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3AC16" w14:textId="77777777" w:rsidR="005D4FFF" w:rsidRPr="009441BA" w:rsidRDefault="005D4FFF" w:rsidP="005D4FFF">
      <w:pPr>
        <w:rPr>
          <w:rFonts w:ascii="Cambria" w:hAnsi="Cambria"/>
        </w:rPr>
      </w:pPr>
    </w:p>
    <w:p w14:paraId="433DA581" w14:textId="77777777" w:rsidR="005D4FFF" w:rsidRPr="009441BA" w:rsidRDefault="005D4FFF" w:rsidP="005D4FFF">
      <w:pPr>
        <w:rPr>
          <w:rFonts w:ascii="Cambria" w:hAnsi="Cambria"/>
        </w:rPr>
      </w:pPr>
    </w:p>
    <w:p w14:paraId="2F0313B7" w14:textId="77777777" w:rsidR="005D4FFF" w:rsidRPr="009441BA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41822C2" w14:textId="239D24EE" w:rsidR="005D4FFF" w:rsidRPr="009441BA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441BA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C146C8" w:rsidRPr="009441BA">
        <w:rPr>
          <w:rFonts w:ascii="Cambria" w:hAnsi="Cambria"/>
          <w:color w:val="434E7E"/>
          <w:spacing w:val="-1"/>
          <w:sz w:val="40"/>
          <w:szCs w:val="40"/>
        </w:rPr>
        <w:t>8</w:t>
      </w:r>
      <w:r w:rsidRPr="009441BA">
        <w:rPr>
          <w:rFonts w:ascii="Cambria" w:hAnsi="Cambria"/>
          <w:color w:val="434E7E"/>
          <w:spacing w:val="-1"/>
          <w:sz w:val="40"/>
          <w:szCs w:val="40"/>
        </w:rPr>
        <w:tab/>
      </w:r>
      <w:r w:rsidR="00C146C8" w:rsidRPr="009441BA">
        <w:rPr>
          <w:rFonts w:ascii="Cambria" w:hAnsi="Cambria"/>
          <w:color w:val="434E7E"/>
          <w:spacing w:val="-1"/>
          <w:sz w:val="40"/>
          <w:szCs w:val="40"/>
        </w:rPr>
        <w:t>Establish a water management policy</w:t>
      </w:r>
    </w:p>
    <w:p w14:paraId="42FE83D9" w14:textId="201BE810" w:rsidR="00010012" w:rsidRPr="0054426A" w:rsidRDefault="00C146C8" w:rsidP="0054426A">
      <w:pPr>
        <w:spacing w:before="120" w:after="240" w:line="259" w:lineRule="auto"/>
        <w:rPr>
          <w:rFonts w:ascii="Cambria" w:hAnsi="Cambria"/>
          <w:iCs/>
          <w:color w:val="B31983"/>
        </w:rPr>
      </w:pPr>
      <w:r w:rsidRPr="009441BA">
        <w:rPr>
          <w:rFonts w:ascii="Cambria" w:hAnsi="Cambria"/>
          <w:iCs/>
          <w:color w:val="B31983"/>
        </w:rPr>
        <w:t xml:space="preserve">Setting a policy and plan for water management will establish a formal commitment to water efficiency. This policy and plan will facilitate goal-setting, assign roles, and lead to action. Use the template below to create your policy and plan, adding and omitting </w:t>
      </w:r>
      <w:proofErr w:type="gramStart"/>
      <w:r w:rsidRPr="009441BA">
        <w:rPr>
          <w:rFonts w:ascii="Cambria" w:hAnsi="Cambria"/>
          <w:iCs/>
          <w:color w:val="B31983"/>
        </w:rPr>
        <w:t>items</w:t>
      </w:r>
      <w:proofErr w:type="gramEnd"/>
      <w:r w:rsidRPr="009441BA">
        <w:rPr>
          <w:rFonts w:ascii="Cambria" w:hAnsi="Cambria"/>
          <w:iCs/>
          <w:color w:val="B31983"/>
        </w:rPr>
        <w:t xml:space="preserve"> as necessary. You may also attach your own policy and plan or use a different template</w:t>
      </w:r>
      <w:r w:rsidR="00AA1BA9" w:rsidRPr="009441BA">
        <w:rPr>
          <w:rFonts w:ascii="Cambria" w:hAnsi="Cambria"/>
          <w:iCs/>
          <w:color w:val="B31983"/>
        </w:rPr>
        <w:t>.</w:t>
      </w:r>
    </w:p>
    <w:tbl>
      <w:tblPr>
        <w:tblW w:w="9720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7"/>
        <w:gridCol w:w="4571"/>
        <w:gridCol w:w="912"/>
      </w:tblGrid>
      <w:tr w:rsidR="00C146C8" w:rsidRPr="009441BA" w14:paraId="046CCB0F" w14:textId="77777777" w:rsidTr="00033DBF">
        <w:trPr>
          <w:trHeight w:hRule="exact" w:val="464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434E7E"/>
          </w:tcPr>
          <w:p w14:paraId="52939FF8" w14:textId="3F9E4DB2" w:rsidR="00C146C8" w:rsidRPr="009441BA" w:rsidRDefault="00C146C8" w:rsidP="00C146C8">
            <w:pPr>
              <w:pStyle w:val="TableParagraph"/>
              <w:spacing w:before="96"/>
              <w:ind w:left="101"/>
              <w:rPr>
                <w:rFonts w:ascii="Cambria" w:eastAsia="Arial" w:hAnsi="Cambria" w:cs="Arial"/>
                <w:bCs/>
              </w:rPr>
            </w:pPr>
            <w:r w:rsidRPr="009441BA">
              <w:rPr>
                <w:rFonts w:ascii="Cambria" w:hAnsi="Cambria"/>
                <w:bCs/>
                <w:color w:val="FFFFFF"/>
                <w:spacing w:val="-1"/>
              </w:rPr>
              <w:t>Water</w:t>
            </w:r>
            <w:r w:rsidRPr="009441BA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FFFFFF"/>
                <w:spacing w:val="-1"/>
              </w:rPr>
              <w:t>management</w:t>
            </w:r>
            <w:r w:rsidRPr="009441BA">
              <w:rPr>
                <w:rFonts w:ascii="Cambria" w:hAnsi="Cambria"/>
                <w:bCs/>
                <w:color w:val="FFFFFF"/>
                <w:spacing w:val="-9"/>
              </w:rPr>
              <w:t xml:space="preserve"> </w:t>
            </w:r>
            <w:r w:rsidRPr="009441BA">
              <w:rPr>
                <w:rFonts w:ascii="Cambria" w:hAnsi="Cambria"/>
                <w:bCs/>
                <w:color w:val="FFFFFF"/>
                <w:spacing w:val="-1"/>
              </w:rPr>
              <w:t>policy</w:t>
            </w:r>
            <w:r w:rsidRPr="009441BA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FFFFFF"/>
              </w:rPr>
              <w:t>&amp;</w:t>
            </w:r>
            <w:r w:rsidRPr="009441BA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FFFFFF"/>
                <w:spacing w:val="-1"/>
              </w:rPr>
              <w:t>plan</w:t>
            </w:r>
          </w:p>
        </w:tc>
      </w:tr>
      <w:tr w:rsidR="00C146C8" w:rsidRPr="009441BA" w14:paraId="668CF183" w14:textId="77777777" w:rsidTr="00033DBF">
        <w:trPr>
          <w:trHeight w:hRule="exact" w:val="521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CB6A962" w14:textId="1B05684B" w:rsidR="00C146C8" w:rsidRPr="009441BA" w:rsidRDefault="00C146C8" w:rsidP="00C146C8">
            <w:pPr>
              <w:pStyle w:val="TableParagraph"/>
              <w:spacing w:before="127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  <w:spacing w:val="-1"/>
              </w:rPr>
              <w:t>Part</w:t>
            </w:r>
            <w:r w:rsidRPr="009441BA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I: Property</w:t>
            </w:r>
            <w:r w:rsidRPr="009441BA">
              <w:rPr>
                <w:rFonts w:ascii="Cambria" w:hAnsi="Cambria"/>
                <w:bCs/>
                <w:color w:val="434E7E"/>
                <w:spacing w:val="-11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information</w:t>
            </w:r>
          </w:p>
        </w:tc>
      </w:tr>
      <w:tr w:rsidR="00C146C8" w:rsidRPr="009441BA" w14:paraId="2B1B261E" w14:textId="77777777" w:rsidTr="00F65E03">
        <w:trPr>
          <w:trHeight w:hRule="exact" w:val="306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81A116C" w14:textId="77777777" w:rsidR="00C146C8" w:rsidRPr="009441BA" w:rsidRDefault="00C146C8" w:rsidP="00C146C8">
            <w:pPr>
              <w:pStyle w:val="TableParagraph"/>
              <w:spacing w:line="251" w:lineRule="exact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  <w:spacing w:val="-1"/>
              </w:rPr>
              <w:t>Basic</w:t>
            </w:r>
            <w:r w:rsidRPr="009441BA">
              <w:rPr>
                <w:rFonts w:ascii="Cambria" w:hAnsi="Cambria"/>
                <w:bCs/>
                <w:color w:val="434E7E"/>
                <w:spacing w:val="-18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  <w:spacing w:val="-1"/>
              </w:rPr>
              <w:t>information</w:t>
            </w:r>
          </w:p>
        </w:tc>
      </w:tr>
      <w:tr w:rsidR="00C146C8" w:rsidRPr="009441BA" w14:paraId="271E66C9" w14:textId="77777777" w:rsidTr="00F65E03">
        <w:trPr>
          <w:trHeight w:hRule="exact" w:val="288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B92041F" w14:textId="77777777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Property</w:t>
            </w:r>
            <w:r w:rsidRPr="009441BA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name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BB4EE15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5105DF33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459E79D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Address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8174D86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28B2E2B1" w14:textId="77777777" w:rsidTr="00F65E03">
        <w:trPr>
          <w:trHeight w:hRule="exact" w:val="289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9509957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Age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4179B6F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479C632A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1AF7352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Size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2E7F484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583369F0" w14:textId="77777777" w:rsidTr="00F65E03">
        <w:trPr>
          <w:trHeight w:hRule="exact" w:val="289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5951BCC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Management</w:t>
            </w:r>
            <w:r w:rsidRPr="009441BA">
              <w:rPr>
                <w:rFonts w:ascii="Cambria" w:hAnsi="Cambria"/>
                <w:bCs/>
                <w:color w:val="414042"/>
                <w:spacing w:val="-22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company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4583D45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696E4885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7740F47" w14:textId="6164F791" w:rsidR="00C146C8" w:rsidRPr="009441BA" w:rsidRDefault="00A074BF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Property/s</w:t>
            </w:r>
            <w:r w:rsidR="00C146C8" w:rsidRPr="009441BA">
              <w:rPr>
                <w:rFonts w:ascii="Cambria" w:hAnsi="Cambria"/>
                <w:bCs/>
                <w:color w:val="414042"/>
                <w:spacing w:val="-1"/>
              </w:rPr>
              <w:t>ite</w:t>
            </w:r>
            <w:r w:rsidR="00C146C8" w:rsidRPr="009441BA">
              <w:rPr>
                <w:rFonts w:ascii="Cambria" w:hAnsi="Cambria"/>
                <w:bCs/>
                <w:color w:val="414042"/>
                <w:spacing w:val="-13"/>
              </w:rPr>
              <w:t xml:space="preserve"> </w:t>
            </w:r>
            <w:r w:rsidR="00C146C8" w:rsidRPr="009441BA">
              <w:rPr>
                <w:rFonts w:ascii="Cambria" w:hAnsi="Cambria"/>
                <w:bCs/>
                <w:color w:val="414042"/>
                <w:spacing w:val="-1"/>
              </w:rPr>
              <w:t>manager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A7AF0A2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44187EC4" w14:textId="77777777" w:rsidTr="00F65E03">
        <w:trPr>
          <w:trHeight w:hRule="exact" w:val="343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6E11612" w14:textId="4444FEB6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</w:rPr>
              <w:t>Water</w:t>
            </w:r>
            <w:r w:rsidRPr="009441BA">
              <w:rPr>
                <w:rFonts w:ascii="Cambria" w:hAnsi="Cambria"/>
                <w:bCs/>
                <w:color w:val="434E7E"/>
                <w:spacing w:val="-15"/>
              </w:rPr>
              <w:t xml:space="preserve"> </w:t>
            </w:r>
            <w:r w:rsidR="00661C8C" w:rsidRPr="009441BA">
              <w:rPr>
                <w:rFonts w:ascii="Cambria" w:hAnsi="Cambria"/>
                <w:bCs/>
                <w:color w:val="434E7E"/>
              </w:rPr>
              <w:t>s</w:t>
            </w:r>
            <w:r w:rsidRPr="009441BA">
              <w:rPr>
                <w:rFonts w:ascii="Cambria" w:hAnsi="Cambria"/>
                <w:bCs/>
                <w:color w:val="434E7E"/>
              </w:rPr>
              <w:t>upply</w:t>
            </w:r>
          </w:p>
        </w:tc>
      </w:tr>
      <w:tr w:rsidR="00C146C8" w:rsidRPr="009441BA" w14:paraId="71822837" w14:textId="77777777" w:rsidTr="00F65E03">
        <w:trPr>
          <w:trHeight w:hRule="exact" w:val="289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AC3F0F4" w14:textId="77777777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Source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9FFB2FB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741A63EC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94DA870" w14:textId="77777777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Metering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3439E3E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281AA70F" w14:textId="77777777" w:rsidTr="00F65E03">
        <w:trPr>
          <w:trHeight w:hRule="exact" w:val="289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37845CD" w14:textId="773E8EA0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34E7E"/>
                <w:spacing w:val="-1"/>
              </w:rPr>
              <w:t>Cooling</w:t>
            </w:r>
            <w:r w:rsidRPr="009441BA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="00661C8C" w:rsidRPr="009441BA">
              <w:rPr>
                <w:rFonts w:ascii="Cambria" w:hAnsi="Cambria"/>
                <w:bCs/>
                <w:color w:val="434E7E"/>
              </w:rPr>
              <w:t>t</w:t>
            </w:r>
            <w:r w:rsidRPr="009441BA">
              <w:rPr>
                <w:rFonts w:ascii="Cambria" w:hAnsi="Cambria"/>
                <w:bCs/>
                <w:color w:val="434E7E"/>
              </w:rPr>
              <w:t>ower</w:t>
            </w:r>
            <w:r w:rsidRPr="009441BA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(if</w:t>
            </w:r>
            <w:r w:rsidRPr="009441BA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  <w:spacing w:val="-1"/>
              </w:rPr>
              <w:t>applicable)</w:t>
            </w:r>
          </w:p>
        </w:tc>
      </w:tr>
      <w:tr w:rsidR="00C146C8" w:rsidRPr="009441BA" w14:paraId="6E20964C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187BF45" w14:textId="77777777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9441BA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description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and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use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FC18538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0252B736" w14:textId="77777777" w:rsidTr="00F65E03">
        <w:trPr>
          <w:trHeight w:hRule="exact" w:val="288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332E39B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34E7E"/>
                <w:spacing w:val="-1"/>
              </w:rPr>
              <w:t>Restrooms</w:t>
            </w:r>
          </w:p>
        </w:tc>
      </w:tr>
      <w:tr w:rsidR="00C146C8" w:rsidRPr="009441BA" w14:paraId="58605B76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A4B3682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Total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9441BA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of</w:t>
            </w:r>
            <w:r w:rsidRPr="009441BA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toilets</w:t>
            </w:r>
            <w:r w:rsidRPr="009441BA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and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flow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276F34A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7A434AEE" w14:textId="77777777" w:rsidTr="00F65E03">
        <w:trPr>
          <w:trHeight w:hRule="exact" w:val="289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3A1A832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Total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9441BA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of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urinals</w:t>
            </w:r>
            <w:r w:rsidRPr="009441BA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and</w:t>
            </w:r>
            <w:r w:rsidRPr="009441BA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flow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BBE2FF9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1D8F1CC1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29E86D3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Total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9441BA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of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faucets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and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flow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6A6F198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6A5AB534" w14:textId="77777777" w:rsidTr="00F65E03">
        <w:trPr>
          <w:trHeight w:hRule="exact" w:val="289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64EDC00" w14:textId="77777777" w:rsidR="00C146C8" w:rsidRPr="009441BA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34E7E"/>
                <w:spacing w:val="-1"/>
              </w:rPr>
              <w:t>Kitchens</w:t>
            </w:r>
          </w:p>
        </w:tc>
      </w:tr>
      <w:tr w:rsidR="00C146C8" w:rsidRPr="009441BA" w14:paraId="1C8A83CA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4E6777D" w14:textId="77777777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Total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9441BA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of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faucets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and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flow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882C9F5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302367F4" w14:textId="77777777" w:rsidTr="00F65E03">
        <w:trPr>
          <w:trHeight w:hRule="exact" w:val="51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8EE9050" w14:textId="77777777" w:rsidR="00C146C8" w:rsidRPr="009441BA" w:rsidRDefault="00C146C8" w:rsidP="001B1B40">
            <w:pPr>
              <w:pStyle w:val="TableParagraph"/>
              <w:ind w:left="102" w:right="1227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Other</w:t>
            </w:r>
            <w:r w:rsidRPr="009441BA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uses</w:t>
            </w:r>
            <w:r w:rsidRPr="009441BA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(e.g.,</w:t>
            </w:r>
            <w:r w:rsidRPr="009441BA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dishwashers,</w:t>
            </w:r>
            <w:r w:rsidRPr="009441BA">
              <w:rPr>
                <w:rFonts w:ascii="Cambria" w:hAnsi="Cambria"/>
                <w:bCs/>
                <w:color w:val="414042"/>
                <w:spacing w:val="29"/>
                <w:w w:val="99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icemakers)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322FBD1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183E5186" w14:textId="77777777" w:rsidTr="00F65E03">
        <w:trPr>
          <w:trHeight w:hRule="exact" w:val="306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957CC1D" w14:textId="431EDFC9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34E7E"/>
              </w:rPr>
              <w:t>Swimming</w:t>
            </w:r>
            <w:r w:rsidRPr="009441BA">
              <w:rPr>
                <w:rFonts w:ascii="Cambria" w:hAnsi="Cambria"/>
                <w:bCs/>
                <w:color w:val="434E7E"/>
                <w:spacing w:val="-17"/>
              </w:rPr>
              <w:t xml:space="preserve"> </w:t>
            </w:r>
            <w:r w:rsidR="00661C8C" w:rsidRPr="009441BA">
              <w:rPr>
                <w:rFonts w:ascii="Cambria" w:hAnsi="Cambria"/>
                <w:bCs/>
                <w:color w:val="434E7E"/>
                <w:spacing w:val="-1"/>
              </w:rPr>
              <w:t>p</w:t>
            </w:r>
            <w:r w:rsidRPr="009441BA">
              <w:rPr>
                <w:rFonts w:ascii="Cambria" w:hAnsi="Cambria"/>
                <w:bCs/>
                <w:color w:val="434E7E"/>
                <w:spacing w:val="-1"/>
              </w:rPr>
              <w:t>ool</w:t>
            </w:r>
          </w:p>
        </w:tc>
      </w:tr>
      <w:tr w:rsidR="00C146C8" w:rsidRPr="009441BA" w14:paraId="2044EBFE" w14:textId="77777777" w:rsidTr="00F65E03">
        <w:trPr>
          <w:trHeight w:hRule="exact" w:val="289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9CA451E" w14:textId="77777777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Size</w:t>
            </w:r>
            <w:r w:rsidRPr="009441BA">
              <w:rPr>
                <w:rFonts w:ascii="Cambria" w:hAnsi="Cambria"/>
                <w:bCs/>
                <w:color w:val="414042"/>
                <w:spacing w:val="-13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(gallons)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FCA55A8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12DE361C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F1E4093" w14:textId="77777777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Water</w:t>
            </w:r>
            <w:r w:rsidRPr="009441BA">
              <w:rPr>
                <w:rFonts w:ascii="Cambria" w:hAnsi="Cambria"/>
                <w:bCs/>
                <w:color w:val="414042"/>
                <w:spacing w:val="-11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filtration</w:t>
            </w:r>
            <w:r w:rsidRPr="009441BA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9441BA">
              <w:rPr>
                <w:rFonts w:ascii="Cambria" w:hAnsi="Cambria"/>
                <w:bCs/>
                <w:color w:val="414042"/>
                <w:spacing w:val="-12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description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69FFDF4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6B432597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1CE9A0C" w14:textId="77777777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Heated?</w:t>
            </w:r>
            <w:r w:rsidRPr="009441BA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(Y/N)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DF8C24F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24C78872" w14:textId="77777777" w:rsidTr="00F65E03">
        <w:trPr>
          <w:trHeight w:hRule="exact" w:val="289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A060A58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34E7E"/>
              </w:rPr>
              <w:t>Landscaping</w:t>
            </w:r>
          </w:p>
        </w:tc>
      </w:tr>
      <w:tr w:rsidR="00C146C8" w:rsidRPr="009441BA" w14:paraId="47366EF0" w14:textId="77777777" w:rsidTr="00F65E03">
        <w:trPr>
          <w:trHeight w:hRule="exact" w:val="584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6B26742" w14:textId="77777777" w:rsidR="00C146C8" w:rsidRDefault="00C146C8" w:rsidP="001B1B40">
            <w:pPr>
              <w:pStyle w:val="TableParagraph"/>
              <w:ind w:left="102" w:right="543"/>
              <w:rPr>
                <w:rFonts w:ascii="Cambria" w:hAnsi="Cambria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Plant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requirements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(note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use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of</w:t>
            </w:r>
            <w:r w:rsidRPr="009441BA">
              <w:rPr>
                <w:rFonts w:ascii="Cambria" w:hAnsi="Cambria"/>
                <w:bCs/>
                <w:color w:val="414042"/>
                <w:spacing w:val="39"/>
                <w:w w:val="99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native</w:t>
            </w:r>
            <w:r w:rsidRPr="009441BA">
              <w:rPr>
                <w:rFonts w:ascii="Cambria" w:hAnsi="Cambria"/>
                <w:bCs/>
                <w:color w:val="414042"/>
                <w:spacing w:val="-1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vegetation)</w:t>
            </w:r>
          </w:p>
          <w:p w14:paraId="764F6C6D" w14:textId="77777777" w:rsidR="00EC00DF" w:rsidRPr="00EC00DF" w:rsidRDefault="00EC00DF" w:rsidP="00EC00DF"/>
          <w:p w14:paraId="6B1BD0B2" w14:textId="77777777" w:rsidR="00EC00DF" w:rsidRPr="00EC00DF" w:rsidRDefault="00EC00DF" w:rsidP="00EC00DF"/>
          <w:p w14:paraId="2CCB0AE1" w14:textId="77777777" w:rsidR="00EC00DF" w:rsidRPr="00EC00DF" w:rsidRDefault="00EC00DF" w:rsidP="00EC00DF"/>
          <w:p w14:paraId="15CA32EA" w14:textId="252237FF" w:rsidR="00EC00DF" w:rsidRPr="00EC00DF" w:rsidRDefault="00EC00DF" w:rsidP="00EC00DF">
            <w:pPr>
              <w:ind w:firstLine="720"/>
            </w:pP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9100903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4733B68E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E4AC588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Irrigation</w:t>
            </w:r>
            <w:r w:rsidRPr="009441BA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9441BA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description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588ABCD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6943C908" w14:textId="77777777" w:rsidTr="00F65E03">
        <w:trPr>
          <w:trHeight w:hRule="exact" w:val="289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5EF52AF" w14:textId="12661150" w:rsidR="00C146C8" w:rsidRPr="009441BA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34E7E"/>
                <w:spacing w:val="-1"/>
              </w:rPr>
              <w:t>Other</w:t>
            </w:r>
            <w:r w:rsidRPr="009441BA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water</w:t>
            </w:r>
            <w:r w:rsidRPr="009441BA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  <w:spacing w:val="-1"/>
              </w:rPr>
              <w:t>systems</w:t>
            </w:r>
          </w:p>
        </w:tc>
      </w:tr>
      <w:tr w:rsidR="00C146C8" w:rsidRPr="009441BA" w14:paraId="5EC42784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884205B" w14:textId="77777777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lastRenderedPageBreak/>
              <w:t>System</w:t>
            </w:r>
            <w:r w:rsidRPr="009441BA">
              <w:rPr>
                <w:rFonts w:ascii="Cambria" w:hAnsi="Cambria"/>
                <w:bCs/>
                <w:color w:val="414042"/>
                <w:spacing w:val="-11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FDA24D7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515F9D96" w14:textId="77777777" w:rsidTr="00F65E03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62CE3DF" w14:textId="64EB80E0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9441BA">
              <w:rPr>
                <w:rFonts w:ascii="Cambria" w:hAnsi="Cambria"/>
                <w:bCs/>
                <w:color w:val="414042"/>
                <w:spacing w:val="-11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5483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32EB196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2988C571" w14:textId="77777777" w:rsidTr="00F65E03">
        <w:trPr>
          <w:trHeight w:hRule="exact" w:val="289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01B11DC" w14:textId="4278CE01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34E7E"/>
              </w:rPr>
              <w:t>Water</w:t>
            </w:r>
            <w:r w:rsidRPr="009441BA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reuse</w:t>
            </w:r>
            <w:r w:rsidRPr="009441BA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  <w:spacing w:val="-1"/>
              </w:rPr>
              <w:t>system</w:t>
            </w:r>
          </w:p>
        </w:tc>
      </w:tr>
      <w:tr w:rsidR="00C146C8" w:rsidRPr="009441BA" w14:paraId="72B7C976" w14:textId="77777777" w:rsidTr="00F65E03">
        <w:trPr>
          <w:trHeight w:hRule="exact" w:val="306"/>
        </w:trPr>
        <w:tc>
          <w:tcPr>
            <w:tcW w:w="4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F0B5372" w14:textId="77777777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9441BA">
              <w:rPr>
                <w:rFonts w:ascii="Cambria" w:hAnsi="Cambria"/>
                <w:bCs/>
                <w:color w:val="414042"/>
                <w:spacing w:val="-19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description</w:t>
            </w:r>
          </w:p>
        </w:tc>
        <w:tc>
          <w:tcPr>
            <w:tcW w:w="5490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08D2B01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377A1AFB" w14:textId="77777777" w:rsidTr="00F65E03">
        <w:trPr>
          <w:trHeight w:hRule="exact" w:val="289"/>
        </w:trPr>
        <w:tc>
          <w:tcPr>
            <w:tcW w:w="972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FB896B3" w14:textId="707B1206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34E7E"/>
                <w:spacing w:val="-1"/>
              </w:rPr>
              <w:t>Drought</w:t>
            </w:r>
            <w:r w:rsidRPr="009441BA">
              <w:rPr>
                <w:rFonts w:ascii="Cambria" w:hAnsi="Cambria"/>
                <w:bCs/>
                <w:color w:val="434E7E"/>
                <w:spacing w:val="-21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conditions</w:t>
            </w:r>
          </w:p>
        </w:tc>
      </w:tr>
      <w:tr w:rsidR="00EC00DF" w:rsidRPr="009441BA" w14:paraId="5ED516F3" w14:textId="77777777" w:rsidTr="00EC00DF">
        <w:trPr>
          <w:trHeight w:val="443"/>
        </w:trPr>
        <w:tc>
          <w:tcPr>
            <w:tcW w:w="423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6269F3BC" w14:textId="77777777" w:rsidR="00EC00DF" w:rsidRPr="009441BA" w:rsidRDefault="00EC00DF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Is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the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property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in</w:t>
            </w:r>
            <w:r w:rsidRPr="009441BA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a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drought-stricken</w:t>
            </w:r>
            <w:r w:rsidRPr="009441BA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area?</w:t>
            </w:r>
          </w:p>
        </w:tc>
        <w:tc>
          <w:tcPr>
            <w:tcW w:w="4578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AE1F1FA" w14:textId="30427975" w:rsidR="00EC00DF" w:rsidRPr="009441BA" w:rsidRDefault="00EC00DF" w:rsidP="00EC00DF">
            <w:pPr>
              <w:pStyle w:val="TableParagraph"/>
              <w:ind w:right="576"/>
              <w:jc w:val="right"/>
              <w:rPr>
                <w:rFonts w:ascii="Cambria" w:hAnsi="Cambria"/>
                <w:bCs/>
                <w:color w:val="414042"/>
                <w:w w:val="99"/>
              </w:rPr>
            </w:pPr>
            <w:r>
              <w:rPr>
                <w:rFonts w:ascii="Cambria" w:hAnsi="Cambria"/>
                <w:bCs/>
                <w:color w:val="414042"/>
                <w:w w:val="99"/>
              </w:rPr>
              <w:t>Yes</w:t>
            </w:r>
          </w:p>
        </w:tc>
        <w:tc>
          <w:tcPr>
            <w:tcW w:w="91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5B86A5C" w14:textId="385866CA" w:rsidR="00EC00DF" w:rsidRPr="009441BA" w:rsidRDefault="00EC00DF" w:rsidP="00EC00DF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EC00DF" w:rsidRPr="009441BA" w14:paraId="06776169" w14:textId="77777777" w:rsidTr="00EC00DF">
        <w:trPr>
          <w:trHeight w:hRule="exact" w:val="442"/>
        </w:trPr>
        <w:tc>
          <w:tcPr>
            <w:tcW w:w="423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317987E" w14:textId="77777777" w:rsidR="00EC00DF" w:rsidRPr="009441BA" w:rsidRDefault="00EC00DF" w:rsidP="001B1B40">
            <w:pPr>
              <w:pStyle w:val="TableParagraph"/>
              <w:spacing w:line="250" w:lineRule="exact"/>
              <w:ind w:left="102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78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02808AF" w14:textId="35722570" w:rsidR="00EC00DF" w:rsidRPr="009441BA" w:rsidRDefault="00EC00DF" w:rsidP="00EC00DF">
            <w:pPr>
              <w:pStyle w:val="TableParagraph"/>
              <w:ind w:right="576"/>
              <w:jc w:val="right"/>
              <w:rPr>
                <w:rFonts w:ascii="Cambria" w:hAnsi="Cambria"/>
                <w:bCs/>
                <w:color w:val="414042"/>
                <w:w w:val="95"/>
              </w:rPr>
            </w:pPr>
            <w:r>
              <w:rPr>
                <w:rFonts w:ascii="Cambria" w:hAnsi="Cambria"/>
                <w:bCs/>
                <w:color w:val="414042"/>
                <w:w w:val="95"/>
              </w:rPr>
              <w:t>No</w:t>
            </w:r>
          </w:p>
        </w:tc>
        <w:tc>
          <w:tcPr>
            <w:tcW w:w="91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B41CD8C" w14:textId="08834CDA" w:rsidR="00EC00DF" w:rsidRPr="009441BA" w:rsidRDefault="00EC00DF" w:rsidP="00EC00DF">
            <w:pPr>
              <w:pStyle w:val="TableParagraph"/>
              <w:jc w:val="center"/>
              <w:rPr>
                <w:rFonts w:ascii="Cambria" w:hAnsi="Cambria"/>
                <w:bCs/>
                <w:color w:val="414042"/>
                <w:w w:val="95"/>
              </w:rPr>
            </w:pPr>
          </w:p>
        </w:tc>
      </w:tr>
      <w:tr w:rsidR="00EC00DF" w:rsidRPr="009441BA" w14:paraId="19BC772F" w14:textId="77777777" w:rsidTr="00EC00DF">
        <w:trPr>
          <w:trHeight w:val="443"/>
        </w:trPr>
        <w:tc>
          <w:tcPr>
            <w:tcW w:w="423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2FDE45B7" w14:textId="77777777" w:rsidR="00EC00DF" w:rsidRPr="009441BA" w:rsidRDefault="00EC00DF" w:rsidP="00EC00DF">
            <w:pPr>
              <w:pStyle w:val="TableParagraph"/>
              <w:ind w:left="102" w:right="396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Are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mandatory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use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restrictions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in</w:t>
            </w:r>
            <w:r w:rsidRPr="009441BA">
              <w:rPr>
                <w:rFonts w:ascii="Cambria" w:hAnsi="Cambria"/>
                <w:bCs/>
                <w:color w:val="414042"/>
                <w:spacing w:val="30"/>
                <w:w w:val="99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effect?</w:t>
            </w:r>
          </w:p>
        </w:tc>
        <w:tc>
          <w:tcPr>
            <w:tcW w:w="4578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636B489" w14:textId="1571FA8C" w:rsidR="00EC00DF" w:rsidRPr="00EC00DF" w:rsidRDefault="00EC00DF" w:rsidP="00EC00DF">
            <w:pPr>
              <w:pStyle w:val="TableParagraph"/>
              <w:ind w:right="576"/>
              <w:jc w:val="right"/>
              <w:rPr>
                <w:rFonts w:ascii="Cambria" w:hAnsi="Cambria"/>
                <w:bCs/>
                <w:color w:val="414042"/>
                <w:w w:val="99"/>
              </w:rPr>
            </w:pPr>
            <w:r>
              <w:rPr>
                <w:rFonts w:ascii="Cambria" w:hAnsi="Cambria"/>
                <w:bCs/>
                <w:color w:val="414042"/>
                <w:w w:val="99"/>
              </w:rPr>
              <w:t>Yes</w:t>
            </w:r>
          </w:p>
        </w:tc>
        <w:tc>
          <w:tcPr>
            <w:tcW w:w="91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D25445C" w14:textId="56F8EA05" w:rsidR="00EC00DF" w:rsidRPr="00EC00DF" w:rsidRDefault="00EC00DF" w:rsidP="00EC00DF">
            <w:pPr>
              <w:pStyle w:val="TableParagraph"/>
              <w:jc w:val="center"/>
              <w:rPr>
                <w:rFonts w:ascii="Cambria" w:hAnsi="Cambria"/>
                <w:bCs/>
                <w:color w:val="414042"/>
                <w:w w:val="99"/>
              </w:rPr>
            </w:pPr>
          </w:p>
        </w:tc>
      </w:tr>
      <w:tr w:rsidR="00EC00DF" w:rsidRPr="009441BA" w14:paraId="0B51EED5" w14:textId="77777777" w:rsidTr="00EC00DF">
        <w:trPr>
          <w:trHeight w:hRule="exact" w:val="442"/>
        </w:trPr>
        <w:tc>
          <w:tcPr>
            <w:tcW w:w="423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C977C2C" w14:textId="77777777" w:rsidR="00EC00DF" w:rsidRPr="009441BA" w:rsidRDefault="00EC00DF" w:rsidP="00EC00DF">
            <w:pPr>
              <w:pStyle w:val="TableParagraph"/>
              <w:ind w:left="102" w:right="396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78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8913DB3" w14:textId="50A59876" w:rsidR="00EC00DF" w:rsidRPr="00EC00DF" w:rsidRDefault="00EC00DF" w:rsidP="00EC00DF">
            <w:pPr>
              <w:pStyle w:val="TableParagraph"/>
              <w:ind w:right="576"/>
              <w:jc w:val="right"/>
              <w:rPr>
                <w:rFonts w:ascii="Cambria" w:hAnsi="Cambria"/>
                <w:bCs/>
                <w:color w:val="414042"/>
                <w:w w:val="99"/>
              </w:rPr>
            </w:pPr>
            <w:r>
              <w:rPr>
                <w:rFonts w:ascii="Cambria" w:hAnsi="Cambria"/>
                <w:bCs/>
                <w:color w:val="414042"/>
                <w:w w:val="95"/>
              </w:rPr>
              <w:t>No</w:t>
            </w:r>
          </w:p>
        </w:tc>
        <w:tc>
          <w:tcPr>
            <w:tcW w:w="91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A83549E" w14:textId="2E323E6A" w:rsidR="00EC00DF" w:rsidRPr="00EC00DF" w:rsidRDefault="00EC00DF" w:rsidP="00EC00DF">
            <w:pPr>
              <w:pStyle w:val="TableParagraph"/>
              <w:jc w:val="center"/>
              <w:rPr>
                <w:rFonts w:ascii="Cambria" w:hAnsi="Cambria"/>
                <w:bCs/>
                <w:color w:val="414042"/>
                <w:w w:val="99"/>
              </w:rPr>
            </w:pPr>
          </w:p>
        </w:tc>
      </w:tr>
      <w:tr w:rsidR="00C146C8" w:rsidRPr="009441BA" w14:paraId="7684282D" w14:textId="77777777" w:rsidTr="00F65E03">
        <w:trPr>
          <w:trHeight w:hRule="exact" w:val="2312"/>
        </w:trPr>
        <w:tc>
          <w:tcPr>
            <w:tcW w:w="4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E34FFFE" w14:textId="77777777" w:rsidR="00C146C8" w:rsidRPr="009441BA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If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proofErr w:type="gramStart"/>
            <w:r w:rsidRPr="009441BA">
              <w:rPr>
                <w:rFonts w:ascii="Cambria" w:hAnsi="Cambria"/>
                <w:bCs/>
                <w:color w:val="414042"/>
                <w:spacing w:val="-1"/>
              </w:rPr>
              <w:t>Yes</w:t>
            </w:r>
            <w:proofErr w:type="gramEnd"/>
            <w:r w:rsidRPr="009441BA">
              <w:rPr>
                <w:rFonts w:ascii="Cambria" w:hAnsi="Cambria"/>
                <w:bCs/>
                <w:color w:val="414042"/>
                <w:spacing w:val="-1"/>
              </w:rPr>
              <w:t>,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describe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the</w:t>
            </w:r>
            <w:r w:rsidRPr="009441BA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</w:rPr>
              <w:t>restrictions.</w:t>
            </w:r>
          </w:p>
        </w:tc>
        <w:tc>
          <w:tcPr>
            <w:tcW w:w="5490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24D9CC7" w14:textId="77777777" w:rsidR="00C146C8" w:rsidRPr="009441BA" w:rsidRDefault="00C146C8" w:rsidP="006C24AB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71C8D42F" w14:textId="77777777" w:rsidR="00010012" w:rsidRPr="009441BA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1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5"/>
        <w:gridCol w:w="5615"/>
      </w:tblGrid>
      <w:tr w:rsidR="00C146C8" w:rsidRPr="009441BA" w14:paraId="436E0085" w14:textId="77777777" w:rsidTr="00033DBF">
        <w:trPr>
          <w:trHeight w:hRule="exact" w:val="404"/>
        </w:trPr>
        <w:tc>
          <w:tcPr>
            <w:tcW w:w="9670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0115FBEA" w14:textId="4D6D621A" w:rsidR="00C146C8" w:rsidRPr="009441BA" w:rsidRDefault="00C146C8" w:rsidP="00033DBF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</w:rPr>
              <w:t>Part II: Water management policy</w:t>
            </w:r>
          </w:p>
        </w:tc>
      </w:tr>
      <w:tr w:rsidR="00C146C8" w:rsidRPr="009441BA" w14:paraId="4C562C84" w14:textId="77777777" w:rsidTr="00C146C8">
        <w:trPr>
          <w:trHeight w:hRule="exact" w:val="450"/>
        </w:trPr>
        <w:tc>
          <w:tcPr>
            <w:tcW w:w="405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E16D737" w14:textId="0019F4C2" w:rsidR="00C146C8" w:rsidRPr="009441BA" w:rsidRDefault="00C146C8" w:rsidP="00C146C8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Effective</w:t>
            </w:r>
            <w:r w:rsidRPr="009441BA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date</w:t>
            </w:r>
          </w:p>
        </w:tc>
        <w:tc>
          <w:tcPr>
            <w:tcW w:w="561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D4B49AB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73524B93" w14:textId="77777777" w:rsidTr="00C146C8">
        <w:trPr>
          <w:trHeight w:hRule="exact" w:val="450"/>
        </w:trPr>
        <w:tc>
          <w:tcPr>
            <w:tcW w:w="405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0F6A67C" w14:textId="74127EFA" w:rsidR="00C146C8" w:rsidRPr="009441BA" w:rsidRDefault="00C146C8" w:rsidP="00C146C8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Approved</w:t>
            </w:r>
            <w:r w:rsidRPr="009441BA">
              <w:rPr>
                <w:rFonts w:ascii="Cambria" w:hAnsi="Cambria"/>
                <w:bCs/>
                <w:color w:val="414042"/>
                <w:spacing w:val="-13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by</w:t>
            </w:r>
          </w:p>
        </w:tc>
        <w:tc>
          <w:tcPr>
            <w:tcW w:w="561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15DB76B" w14:textId="77777777" w:rsidR="00C146C8" w:rsidRPr="009441BA" w:rsidRDefault="00C146C8" w:rsidP="00FA428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6AE9653B" w14:textId="77777777" w:rsidTr="00C146C8">
        <w:trPr>
          <w:trHeight w:hRule="exact" w:val="2566"/>
        </w:trPr>
        <w:tc>
          <w:tcPr>
            <w:tcW w:w="9670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72A4016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7E0ED94E" w14:textId="77777777" w:rsidTr="00C146C8">
        <w:trPr>
          <w:trHeight w:hRule="exact" w:val="3322"/>
        </w:trPr>
        <w:tc>
          <w:tcPr>
            <w:tcW w:w="9670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16DD6F17" w14:textId="77777777" w:rsidR="00C146C8" w:rsidRPr="009441BA" w:rsidRDefault="00C146C8" w:rsidP="001B1B40">
            <w:pPr>
              <w:pStyle w:val="TableParagraph"/>
              <w:spacing w:line="205" w:lineRule="exact"/>
              <w:ind w:left="102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lastRenderedPageBreak/>
              <w:t>Example:</w:t>
            </w:r>
          </w:p>
          <w:p w14:paraId="47FB7323" w14:textId="77777777" w:rsidR="00C146C8" w:rsidRPr="009441BA" w:rsidRDefault="00C146C8" w:rsidP="001B1B40">
            <w:pPr>
              <w:pStyle w:val="TableParagraph"/>
              <w:rPr>
                <w:rFonts w:ascii="Cambria" w:eastAsia="Times New Roman" w:hAnsi="Cambria"/>
                <w:bCs/>
                <w:color w:val="414042"/>
                <w:sz w:val="18"/>
                <w:szCs w:val="18"/>
              </w:rPr>
            </w:pPr>
          </w:p>
          <w:p w14:paraId="147CDEE2" w14:textId="77777777" w:rsidR="00C146C8" w:rsidRPr="009441BA" w:rsidRDefault="00C146C8" w:rsidP="001B1B40">
            <w:pPr>
              <w:pStyle w:val="TableParagraph"/>
              <w:ind w:left="102" w:right="188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XYZ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Company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is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committed 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operating real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estate in the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most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efficient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manner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possible—to reduce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93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expenses,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add value,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and conserve natural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resources.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As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such,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all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employees,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from leadership 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site-level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113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staff,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are committed 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and actively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participate in sound water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management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practices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in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accordance with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103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client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goals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for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their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real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estate assets.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Contractors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must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also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abide by</w:t>
            </w:r>
            <w:r w:rsidRPr="009441BA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this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policy.</w:t>
            </w:r>
          </w:p>
          <w:p w14:paraId="157F3D6D" w14:textId="77777777" w:rsidR="00C146C8" w:rsidRPr="009441BA" w:rsidRDefault="00C146C8" w:rsidP="001B1B40">
            <w:pPr>
              <w:pStyle w:val="TableParagraph"/>
              <w:rPr>
                <w:rFonts w:ascii="Cambria" w:eastAsia="Times New Roman" w:hAnsi="Cambria"/>
                <w:bCs/>
                <w:color w:val="414042"/>
                <w:sz w:val="18"/>
                <w:szCs w:val="18"/>
              </w:rPr>
            </w:pPr>
          </w:p>
          <w:p w14:paraId="4D643059" w14:textId="77777777" w:rsidR="00C146C8" w:rsidRPr="009441BA" w:rsidRDefault="00C146C8" w:rsidP="001B1B40">
            <w:pPr>
              <w:pStyle w:val="TableParagraph"/>
              <w:ind w:left="102" w:right="136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much</w:t>
            </w:r>
            <w:r w:rsidRPr="009441BA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possible,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each property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benchmark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and track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its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consumption,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using all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attainable</w:t>
            </w:r>
            <w:r w:rsidRPr="009441BA">
              <w:rPr>
                <w:rFonts w:ascii="Cambria" w:hAnsi="Cambria"/>
                <w:bCs/>
                <w:color w:val="414042"/>
                <w:spacing w:val="99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utility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data.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Each property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have 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>a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water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management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plan that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includes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measurable,</w:t>
            </w:r>
            <w:r w:rsidRPr="009441BA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achievable goals,</w:t>
            </w:r>
            <w:r w:rsidRPr="009441BA">
              <w:rPr>
                <w:rFonts w:ascii="Cambria" w:hAnsi="Cambria"/>
                <w:bCs/>
                <w:color w:val="414042"/>
                <w:spacing w:val="97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with target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dates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for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accomplishment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these goals.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Property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staff shall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consider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a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combination of</w:t>
            </w:r>
            <w:r w:rsidRPr="009441BA">
              <w:rPr>
                <w:rFonts w:ascii="Cambria" w:hAnsi="Cambria"/>
                <w:bCs/>
                <w:color w:val="414042"/>
                <w:spacing w:val="9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operational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improvements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and equipment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retrofits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in establishing goals,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with consideration given 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the</w:t>
            </w:r>
            <w:r w:rsidRPr="009441BA">
              <w:rPr>
                <w:rFonts w:ascii="Cambria" w:hAnsi="Cambria"/>
                <w:bCs/>
                <w:color w:val="414042"/>
                <w:spacing w:val="100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costs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and benefits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any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action 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be taken.</w:t>
            </w:r>
          </w:p>
          <w:p w14:paraId="179FB78D" w14:textId="77777777" w:rsidR="00C146C8" w:rsidRPr="009441BA" w:rsidRDefault="00C146C8" w:rsidP="001B1B40">
            <w:pPr>
              <w:pStyle w:val="TableParagraph"/>
              <w:rPr>
                <w:rFonts w:ascii="Cambria" w:eastAsia="Times New Roman" w:hAnsi="Cambria"/>
                <w:bCs/>
                <w:color w:val="414042"/>
                <w:sz w:val="18"/>
                <w:szCs w:val="18"/>
              </w:rPr>
            </w:pPr>
          </w:p>
          <w:p w14:paraId="6551614E" w14:textId="77777777" w:rsidR="00C146C8" w:rsidRPr="009441BA" w:rsidRDefault="00C146C8" w:rsidP="001B1B40">
            <w:pPr>
              <w:pStyle w:val="TableParagraph"/>
              <w:ind w:left="102" w:right="185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Requests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for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additional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resources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or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technology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required 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9441BA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meet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these goals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be considered 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>on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>a</w:t>
            </w:r>
            <w:r w:rsidRPr="009441BA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>per-</w:t>
            </w:r>
            <w:r w:rsidRPr="009441BA">
              <w:rPr>
                <w:rFonts w:ascii="Cambria" w:hAnsi="Cambria"/>
                <w:bCs/>
                <w:color w:val="414042"/>
                <w:spacing w:val="89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property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basis</w:t>
            </w:r>
            <w:r w:rsidRPr="009441BA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and should be</w:t>
            </w:r>
            <w:r w:rsidRPr="009441BA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discussed with the Regional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Manager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responsible for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the property,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in</w:t>
            </w:r>
            <w:r w:rsidRPr="009441BA">
              <w:rPr>
                <w:rFonts w:ascii="Cambria" w:hAnsi="Cambria"/>
                <w:bCs/>
                <w:color w:val="414042"/>
                <w:spacing w:val="97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consultation with the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Management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Team and Director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Operations.</w:t>
            </w:r>
          </w:p>
        </w:tc>
      </w:tr>
    </w:tbl>
    <w:p w14:paraId="4080F9C6" w14:textId="110E563F" w:rsidR="00010012" w:rsidRPr="009441BA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4007"/>
        <w:gridCol w:w="3230"/>
      </w:tblGrid>
      <w:tr w:rsidR="00C146C8" w:rsidRPr="009441BA" w14:paraId="24BC9764" w14:textId="77777777" w:rsidTr="00033DBF">
        <w:trPr>
          <w:trHeight w:hRule="exact" w:val="450"/>
        </w:trPr>
        <w:tc>
          <w:tcPr>
            <w:tcW w:w="9705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E60056A" w14:textId="38B00BCB" w:rsidR="00C146C8" w:rsidRPr="009441BA" w:rsidRDefault="00F65E03" w:rsidP="00F65E03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</w:rPr>
              <w:t>Part</w:t>
            </w:r>
            <w:r w:rsidR="00C146C8" w:rsidRPr="009441BA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III: Water</w:t>
            </w:r>
            <w:r w:rsidR="00C146C8" w:rsidRPr="009441BA">
              <w:rPr>
                <w:rFonts w:ascii="Cambria" w:hAnsi="Cambria"/>
                <w:bCs/>
                <w:color w:val="434E7E"/>
                <w:spacing w:val="-11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efficiency</w:t>
            </w:r>
            <w:r w:rsidR="00C146C8" w:rsidRPr="009441BA">
              <w:rPr>
                <w:rFonts w:ascii="Cambria" w:hAnsi="Cambria"/>
                <w:bCs/>
                <w:color w:val="434E7E"/>
                <w:spacing w:val="-9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goals</w:t>
            </w:r>
          </w:p>
        </w:tc>
      </w:tr>
      <w:tr w:rsidR="00C146C8" w:rsidRPr="009441BA" w14:paraId="22F61EAD" w14:textId="77777777" w:rsidTr="00C146C8">
        <w:trPr>
          <w:trHeight w:hRule="exact" w:val="1562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2088FAC" w14:textId="77777777" w:rsidR="00C146C8" w:rsidRPr="009441BA" w:rsidRDefault="00C146C8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4007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D7CAA1A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2968196" w14:textId="69D3012A" w:rsidR="00C146C8" w:rsidRPr="009441BA" w:rsidRDefault="00C146C8" w:rsidP="00F65E03">
            <w:pPr>
              <w:pStyle w:val="TableParagraph"/>
              <w:ind w:left="102" w:right="23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To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reduce</w:t>
            </w:r>
            <w:r w:rsidRPr="009441BA">
              <w:rPr>
                <w:rFonts w:ascii="Cambria" w:hAnsi="Cambria"/>
                <w:bCs/>
                <w:color w:val="414042"/>
                <w:spacing w:val="28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whole-</w:t>
            </w:r>
            <w:r w:rsidR="00A074BF"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building</w:t>
            </w:r>
            <w:r w:rsidRPr="009441BA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use</w:t>
            </w:r>
            <w:r w:rsidRPr="009441BA">
              <w:rPr>
                <w:rFonts w:ascii="Cambria" w:hAnsi="Cambria"/>
                <w:bCs/>
                <w:color w:val="414042"/>
                <w:spacing w:val="25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by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20% 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>in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>5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years</w:t>
            </w:r>
          </w:p>
        </w:tc>
      </w:tr>
      <w:tr w:rsidR="00C146C8" w:rsidRPr="009441BA" w14:paraId="13DA4D37" w14:textId="77777777" w:rsidTr="00C146C8">
        <w:trPr>
          <w:trHeight w:hRule="exact" w:val="1561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7039BC0" w14:textId="77777777" w:rsidR="00C146C8" w:rsidRPr="009441BA" w:rsidRDefault="00C146C8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4007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07B0AD6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B5B97C5" w14:textId="1637AFBE" w:rsidR="00C146C8" w:rsidRPr="009441BA" w:rsidRDefault="00C146C8" w:rsidP="00F65E03">
            <w:pPr>
              <w:pStyle w:val="TableParagraph"/>
              <w:ind w:left="102" w:right="32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To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reduce</w:t>
            </w:r>
            <w:r w:rsidRPr="009441BA">
              <w:rPr>
                <w:rFonts w:ascii="Cambria" w:hAnsi="Cambria"/>
                <w:bCs/>
                <w:color w:val="414042"/>
                <w:spacing w:val="28"/>
                <w:sz w:val="18"/>
              </w:rPr>
              <w:t xml:space="preserve"> </w:t>
            </w:r>
            <w:r w:rsidR="00A074BF" w:rsidRPr="009441BA">
              <w:rPr>
                <w:rFonts w:ascii="Cambria" w:hAnsi="Cambria"/>
                <w:bCs/>
                <w:color w:val="414042"/>
                <w:spacing w:val="28"/>
                <w:sz w:val="18"/>
              </w:rPr>
              <w:t xml:space="preserve">water use </w:t>
            </w:r>
            <w:r w:rsidR="00A074BF"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in areas under management control</w:t>
            </w:r>
            <w:r w:rsidRPr="009441BA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by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5% in the</w:t>
            </w:r>
            <w:r w:rsidRPr="009441BA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next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12</w:t>
            </w:r>
            <w:r w:rsidRPr="009441BA">
              <w:rPr>
                <w:rFonts w:ascii="Cambria" w:hAnsi="Cambria"/>
                <w:bCs/>
                <w:color w:val="414042"/>
                <w:spacing w:val="28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months.</w:t>
            </w:r>
          </w:p>
        </w:tc>
      </w:tr>
      <w:tr w:rsidR="00C146C8" w:rsidRPr="009441BA" w14:paraId="63B0FF38" w14:textId="77777777" w:rsidTr="00C146C8">
        <w:trPr>
          <w:trHeight w:hRule="exact" w:val="1562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8D0F8FE" w14:textId="77777777" w:rsidR="00C146C8" w:rsidRPr="009441BA" w:rsidRDefault="00C146C8" w:rsidP="001B1B40">
            <w:pPr>
              <w:pStyle w:val="TableParagraph"/>
              <w:spacing w:line="252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4007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3ED0316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769C4286" w14:textId="77777777" w:rsidR="00C146C8" w:rsidRPr="009441BA" w:rsidRDefault="00C146C8" w:rsidP="00F65E03">
            <w:pPr>
              <w:pStyle w:val="TableParagraph"/>
              <w:ind w:left="102" w:right="11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To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reduce water</w:t>
            </w:r>
            <w:r w:rsidRPr="009441BA">
              <w:rPr>
                <w:rFonts w:ascii="Cambria" w:hAnsi="Cambria"/>
                <w:bCs/>
                <w:color w:val="414042"/>
                <w:spacing w:val="29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use in landscaping by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15%</w:t>
            </w:r>
            <w:r w:rsidRPr="009441BA">
              <w:rPr>
                <w:rFonts w:ascii="Cambria" w:hAnsi="Cambria"/>
                <w:bCs/>
                <w:color w:val="414042"/>
                <w:spacing w:val="27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in the next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12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months.</w:t>
            </w:r>
          </w:p>
        </w:tc>
      </w:tr>
      <w:tr w:rsidR="00C146C8" w:rsidRPr="009441BA" w14:paraId="5B672F7D" w14:textId="77777777" w:rsidTr="00C146C8">
        <w:trPr>
          <w:trHeight w:hRule="exact" w:val="1562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83C00F5" w14:textId="77777777" w:rsidR="00C146C8" w:rsidRPr="009441BA" w:rsidRDefault="00C146C8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4007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0FD62E9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23C86F6B" w14:textId="77777777" w:rsidR="00C146C8" w:rsidRPr="009441BA" w:rsidRDefault="00C146C8" w:rsidP="00F65E03">
            <w:pPr>
              <w:pStyle w:val="TableParagraph"/>
              <w:ind w:left="102" w:right="106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To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obtain 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>3</w:t>
            </w:r>
            <w:r w:rsidRPr="009441BA">
              <w:rPr>
                <w:rFonts w:ascii="Cambria" w:hAnsi="Cambria"/>
                <w:bCs/>
                <w:color w:val="414042"/>
                <w:spacing w:val="27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quotes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on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the installation</w:t>
            </w:r>
            <w:r w:rsidRPr="009441BA">
              <w:rPr>
                <w:rFonts w:ascii="Cambria" w:hAnsi="Cambria"/>
                <w:bCs/>
                <w:color w:val="414042"/>
                <w:spacing w:val="29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a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water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reuse system by</w:t>
            </w:r>
            <w:r w:rsidRPr="009441BA">
              <w:rPr>
                <w:rFonts w:ascii="Cambria" w:hAnsi="Cambria"/>
                <w:bCs/>
                <w:color w:val="414042"/>
                <w:spacing w:val="24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August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31</w:t>
            </w:r>
          </w:p>
        </w:tc>
      </w:tr>
      <w:tr w:rsidR="00FA4281" w:rsidRPr="009441BA" w14:paraId="41CD8EA8" w14:textId="77777777" w:rsidTr="007A291C">
        <w:trPr>
          <w:trHeight w:hRule="exact" w:val="1562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095C386" w14:textId="77777777" w:rsidR="00FA4281" w:rsidRPr="009441BA" w:rsidRDefault="00FA4281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9441BA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7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C6B7752" w14:textId="77777777" w:rsidR="00FA4281" w:rsidRPr="009441BA" w:rsidRDefault="00FA4281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6E0F5C97" w14:textId="04A237B3" w:rsidR="00C146C8" w:rsidRPr="009441BA" w:rsidRDefault="00C146C8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0"/>
        <w:gridCol w:w="2035"/>
        <w:gridCol w:w="5943"/>
      </w:tblGrid>
      <w:tr w:rsidR="00C146C8" w:rsidRPr="009441BA" w14:paraId="0273A775" w14:textId="77777777" w:rsidTr="00033DBF">
        <w:trPr>
          <w:trHeight w:hRule="exact" w:val="810"/>
        </w:trPr>
        <w:tc>
          <w:tcPr>
            <w:tcW w:w="9718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21F7FBA" w14:textId="65088A80" w:rsidR="00C146C8" w:rsidRPr="009441BA" w:rsidRDefault="00F65E03" w:rsidP="00F65E03">
            <w:pPr>
              <w:pStyle w:val="TableParagraph"/>
              <w:spacing w:before="168" w:line="252" w:lineRule="exact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</w:rPr>
              <w:lastRenderedPageBreak/>
              <w:t>Part</w:t>
            </w:r>
            <w:r w:rsidR="00C146C8" w:rsidRPr="009441BA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IV: W</w:t>
            </w:r>
            <w:r w:rsidRPr="009441BA">
              <w:rPr>
                <w:rFonts w:ascii="Cambria" w:hAnsi="Cambria"/>
                <w:bCs/>
                <w:color w:val="434E7E"/>
                <w:spacing w:val="-1"/>
              </w:rPr>
              <w:t>ater</w:t>
            </w:r>
            <w:r w:rsidR="00C146C8" w:rsidRPr="009441BA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  <w:spacing w:val="-1"/>
              </w:rPr>
              <w:t>management</w:t>
            </w:r>
            <w:r w:rsidR="00C146C8" w:rsidRPr="009441BA">
              <w:rPr>
                <w:rFonts w:ascii="Cambria" w:hAnsi="Cambria"/>
                <w:bCs/>
                <w:color w:val="434E7E"/>
                <w:spacing w:val="-9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  <w:spacing w:val="-1"/>
              </w:rPr>
              <w:t>team</w:t>
            </w:r>
          </w:p>
          <w:p w14:paraId="1D73E70D" w14:textId="77777777" w:rsidR="00C146C8" w:rsidRPr="009441BA" w:rsidRDefault="00C146C8" w:rsidP="00F65E03">
            <w:pPr>
              <w:pStyle w:val="TableParagraph"/>
              <w:spacing w:line="206" w:lineRule="exact"/>
              <w:ind w:left="101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[Tip:</w:t>
            </w:r>
            <w:r w:rsidRPr="009441BA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 xml:space="preserve">Include people </w:t>
            </w:r>
            <w:r w:rsidRPr="009441BA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>from</w:t>
            </w:r>
            <w:r w:rsidRPr="009441BA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 xml:space="preserve"> throughout</w:t>
            </w:r>
            <w:r w:rsidRPr="009441BA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the organization—management,</w:t>
            </w:r>
            <w:r w:rsidRPr="009441BA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maintenance,</w:t>
            </w:r>
            <w:r w:rsidRPr="009441BA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finance,</w:t>
            </w:r>
            <w:r w:rsidRPr="009441BA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leasing,</w:t>
            </w:r>
            <w:r w:rsidRPr="009441BA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9441BA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etc.]</w:t>
            </w:r>
          </w:p>
        </w:tc>
      </w:tr>
      <w:tr w:rsidR="00C146C8" w:rsidRPr="009441BA" w14:paraId="61B970DD" w14:textId="77777777" w:rsidTr="00C146C8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29EBDCCB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Team</w:t>
            </w:r>
            <w:r w:rsidRPr="009441BA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member</w:t>
            </w:r>
          </w:p>
          <w:p w14:paraId="58820E72" w14:textId="77777777" w:rsidR="00C146C8" w:rsidRPr="009441BA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0710CD3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C05B339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31162B32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222BC25A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3CBB809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95FF3BB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6FD54330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A83E3F9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0CD93E2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9AF296F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349DD6B8" w14:textId="77777777" w:rsidTr="00C146C8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637F8DA8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Team</w:t>
            </w:r>
            <w:r w:rsidRPr="009441BA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member</w:t>
            </w:r>
          </w:p>
          <w:p w14:paraId="2F6A64BC" w14:textId="77777777" w:rsidR="00C146C8" w:rsidRPr="009441BA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FA7600F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31CD82B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6FFD91F0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2643164E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6BB706B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FD4C105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5C1AAAEA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DD49C12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074505C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93B8999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190E83DC" w14:textId="77777777" w:rsidTr="00C146C8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061BC846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Team</w:t>
            </w:r>
            <w:r w:rsidRPr="009441BA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member</w:t>
            </w:r>
          </w:p>
          <w:p w14:paraId="72DEE32B" w14:textId="77777777" w:rsidR="00C146C8" w:rsidRPr="009441BA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BBDDC3C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DB6CE20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24DE8562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5CE5477E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2F48BEE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AA91D86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3166089F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7AFC311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CDB1B12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CAA6EB5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620D66B6" w14:textId="77777777" w:rsidTr="00C146C8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326580C6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Team</w:t>
            </w:r>
            <w:r w:rsidRPr="009441BA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member</w:t>
            </w:r>
          </w:p>
          <w:p w14:paraId="7B09EA91" w14:textId="77777777" w:rsidR="00C146C8" w:rsidRPr="009441BA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678B72F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0185F51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52368176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372A4E7A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D11698C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00B07C9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63488D7F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01164BC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652441C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D0BA869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2F4B11A6" w14:textId="77777777" w:rsidTr="00C146C8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71693AAB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Team</w:t>
            </w:r>
            <w:r w:rsidRPr="009441BA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member</w:t>
            </w:r>
          </w:p>
          <w:p w14:paraId="6CFCA3C9" w14:textId="77777777" w:rsidR="00C146C8" w:rsidRPr="009441BA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32444FD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1777834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1BD222F0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6DF0CDF7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A1A7391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3D05ECF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4859BE7F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7930EDA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FADADD8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4F2F97C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43E437D8" w14:textId="77777777" w:rsidTr="00C146C8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35EDEDAC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Team</w:t>
            </w:r>
            <w:r w:rsidRPr="009441BA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member</w:t>
            </w:r>
          </w:p>
          <w:p w14:paraId="03C3A9AB" w14:textId="77777777" w:rsidR="00C146C8" w:rsidRPr="009441BA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#6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450B1DB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6C3E2E5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3BE2D149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253F2C57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394DB67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0B1B113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5AD83B4F" w14:textId="77777777" w:rsidTr="00C146C8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783BDE2" w14:textId="77777777" w:rsidR="00C146C8" w:rsidRPr="009441BA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418364E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FE838D0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5E3F7178" w14:textId="176CAFD5" w:rsidR="00C146C8" w:rsidRPr="009441BA" w:rsidRDefault="00C146C8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8"/>
        <w:gridCol w:w="7030"/>
      </w:tblGrid>
      <w:tr w:rsidR="00C146C8" w:rsidRPr="009441BA" w14:paraId="26B978AD" w14:textId="77777777" w:rsidTr="00033DBF">
        <w:trPr>
          <w:trHeight w:hRule="exact" w:val="462"/>
        </w:trPr>
        <w:tc>
          <w:tcPr>
            <w:tcW w:w="9708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0E6729C1" w14:textId="089A397B" w:rsidR="00C146C8" w:rsidRPr="009441BA" w:rsidRDefault="00F65E03" w:rsidP="00033DBF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</w:rPr>
              <w:lastRenderedPageBreak/>
              <w:t>Part</w:t>
            </w:r>
            <w:r w:rsidR="00C146C8" w:rsidRPr="009441BA">
              <w:rPr>
                <w:rFonts w:ascii="Cambria" w:hAnsi="Cambria"/>
                <w:bCs/>
                <w:color w:val="434E7E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V: Actions</w:t>
            </w:r>
            <w:r w:rsidR="00C146C8" w:rsidRPr="009441BA">
              <w:rPr>
                <w:rFonts w:ascii="Cambria" w:hAnsi="Cambria"/>
                <w:bCs/>
                <w:color w:val="434E7E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already</w:t>
            </w:r>
            <w:r w:rsidR="00C146C8" w:rsidRPr="009441BA">
              <w:rPr>
                <w:rFonts w:ascii="Cambria" w:hAnsi="Cambria"/>
                <w:bCs/>
                <w:color w:val="434E7E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taken</w:t>
            </w:r>
          </w:p>
        </w:tc>
      </w:tr>
      <w:tr w:rsidR="00C146C8" w:rsidRPr="009441BA" w14:paraId="5771FA4F" w14:textId="77777777" w:rsidTr="00C146C8">
        <w:trPr>
          <w:trHeight w:hRule="exact" w:val="1154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4575B17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9441BA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64E5DD2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743B526E" w14:textId="77777777" w:rsidTr="00C146C8">
        <w:trPr>
          <w:trHeight w:hRule="exact" w:val="1156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A9C8B4E" w14:textId="77777777" w:rsidR="00C146C8" w:rsidRPr="009441BA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9441BA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2990AAC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17366E79" w14:textId="77777777" w:rsidTr="00C146C8">
        <w:trPr>
          <w:trHeight w:hRule="exact" w:val="1154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2D6402C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9441BA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068955B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3A79B0BE" w14:textId="77777777" w:rsidTr="00C146C8">
        <w:trPr>
          <w:trHeight w:hRule="exact" w:val="1156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E38C418" w14:textId="77777777" w:rsidR="00C146C8" w:rsidRPr="009441BA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9441BA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2C77FAD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4E14AA3B" w14:textId="77777777" w:rsidTr="00C146C8">
        <w:trPr>
          <w:trHeight w:hRule="exact" w:val="1154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97E38E6" w14:textId="77777777" w:rsidR="00C146C8" w:rsidRPr="009441BA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9441BA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A59B229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2551AB54" w14:textId="77777777" w:rsidTr="00C146C8">
        <w:trPr>
          <w:trHeight w:hRule="exact" w:val="1156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9D38363" w14:textId="77777777" w:rsidR="00C146C8" w:rsidRPr="009441BA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9441BA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</w:rPr>
              <w:t>#6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2641A4D" w14:textId="77777777" w:rsidR="00C146C8" w:rsidRPr="009441BA" w:rsidRDefault="00C146C8" w:rsidP="0003021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4330362D" w14:textId="77777777" w:rsidR="00C146C8" w:rsidRPr="009441BA" w:rsidRDefault="00F65E03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9441BA">
        <w:rPr>
          <w:rFonts w:ascii="Cambria" w:hAnsi="Cambria"/>
          <w:color w:val="414042"/>
        </w:rPr>
        <w:br w:type="page"/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9"/>
        <w:gridCol w:w="1380"/>
        <w:gridCol w:w="1452"/>
        <w:gridCol w:w="2160"/>
        <w:gridCol w:w="1460"/>
      </w:tblGrid>
      <w:tr w:rsidR="00C146C8" w:rsidRPr="009441BA" w14:paraId="2A9455D7" w14:textId="77777777" w:rsidTr="00033DBF">
        <w:trPr>
          <w:trHeight w:hRule="exact" w:val="462"/>
        </w:trPr>
        <w:tc>
          <w:tcPr>
            <w:tcW w:w="9721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69778E20" w14:textId="1F9BCE78" w:rsidR="00C146C8" w:rsidRPr="009441BA" w:rsidRDefault="00F65E03" w:rsidP="00033DBF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</w:rPr>
              <w:lastRenderedPageBreak/>
              <w:t>Part</w:t>
            </w:r>
            <w:r w:rsidR="00C146C8" w:rsidRPr="009441BA">
              <w:rPr>
                <w:rFonts w:ascii="Cambria" w:hAnsi="Cambria"/>
                <w:bCs/>
                <w:color w:val="434E7E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VI: Action</w:t>
            </w:r>
            <w:r w:rsidR="00C146C8" w:rsidRPr="009441BA">
              <w:rPr>
                <w:rFonts w:ascii="Cambria" w:hAnsi="Cambria"/>
                <w:bCs/>
                <w:color w:val="434E7E"/>
              </w:rPr>
              <w:t xml:space="preserve"> </w:t>
            </w:r>
            <w:r w:rsidRPr="009441BA">
              <w:rPr>
                <w:rFonts w:ascii="Cambria" w:hAnsi="Cambria"/>
                <w:bCs/>
                <w:color w:val="434E7E"/>
              </w:rPr>
              <w:t>plan</w:t>
            </w:r>
          </w:p>
        </w:tc>
      </w:tr>
      <w:tr w:rsidR="00C146C8" w:rsidRPr="009441BA" w14:paraId="39F8BD63" w14:textId="77777777" w:rsidTr="00FA4281">
        <w:trPr>
          <w:trHeight w:hRule="exact" w:val="597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17ADE862" w14:textId="77777777" w:rsidR="00C146C8" w:rsidRPr="009441BA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</w:rPr>
              <w:t>Item</w:t>
            </w: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05B8B1D3" w14:textId="77777777" w:rsidR="00C146C8" w:rsidRPr="009441BA" w:rsidRDefault="00C146C8" w:rsidP="001B1B40">
            <w:pPr>
              <w:pStyle w:val="TableParagraph"/>
              <w:spacing w:line="252" w:lineRule="exact"/>
              <w:ind w:left="100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  <w:spacing w:val="-1"/>
              </w:rPr>
              <w:t>Barriers</w:t>
            </w:r>
          </w:p>
        </w:tc>
        <w:tc>
          <w:tcPr>
            <w:tcW w:w="145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198AA44D" w14:textId="77777777" w:rsidR="00C146C8" w:rsidRPr="009441BA" w:rsidRDefault="00C146C8" w:rsidP="001B1B40">
            <w:pPr>
              <w:pStyle w:val="TableParagraph"/>
              <w:spacing w:line="252" w:lineRule="exact"/>
              <w:ind w:left="100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  <w:spacing w:val="-1"/>
              </w:rPr>
              <w:t>Resources</w:t>
            </w:r>
          </w:p>
        </w:tc>
        <w:tc>
          <w:tcPr>
            <w:tcW w:w="21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76CDDDBC" w14:textId="1D6E9994" w:rsidR="00C146C8" w:rsidRPr="009441BA" w:rsidRDefault="00C146C8" w:rsidP="001B1B40">
            <w:pPr>
              <w:pStyle w:val="TableParagraph"/>
              <w:ind w:left="100" w:right="484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  <w:spacing w:val="-1"/>
              </w:rPr>
              <w:t>Responsible</w:t>
            </w:r>
            <w:r w:rsidRPr="009441BA">
              <w:rPr>
                <w:rFonts w:ascii="Cambria" w:hAnsi="Cambria"/>
                <w:bCs/>
                <w:color w:val="434E7E"/>
                <w:spacing w:val="20"/>
                <w:w w:val="99"/>
              </w:rPr>
              <w:t xml:space="preserve"> </w:t>
            </w:r>
            <w:r w:rsidR="00F65E03" w:rsidRPr="009441BA">
              <w:rPr>
                <w:rFonts w:ascii="Cambria" w:hAnsi="Cambria"/>
                <w:bCs/>
                <w:color w:val="434E7E"/>
              </w:rPr>
              <w:t>staff</w:t>
            </w: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52C0653D" w14:textId="0EAAF1EC" w:rsidR="00C146C8" w:rsidRPr="009441BA" w:rsidRDefault="00C146C8" w:rsidP="001B1B40">
            <w:pPr>
              <w:pStyle w:val="TableParagraph"/>
              <w:spacing w:line="252" w:lineRule="exact"/>
              <w:ind w:left="100"/>
              <w:rPr>
                <w:rFonts w:ascii="Cambria" w:eastAsia="Arial" w:hAnsi="Cambria" w:cs="Arial"/>
                <w:bCs/>
                <w:color w:val="434E7E"/>
              </w:rPr>
            </w:pPr>
            <w:r w:rsidRPr="009441BA">
              <w:rPr>
                <w:rFonts w:ascii="Cambria" w:hAnsi="Cambria"/>
                <w:bCs/>
                <w:color w:val="434E7E"/>
                <w:spacing w:val="-1"/>
              </w:rPr>
              <w:t>Target</w:t>
            </w:r>
            <w:r w:rsidRPr="009441BA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="00F65E03" w:rsidRPr="009441BA">
              <w:rPr>
                <w:rFonts w:ascii="Cambria" w:hAnsi="Cambria"/>
                <w:bCs/>
                <w:color w:val="434E7E"/>
                <w:spacing w:val="-1"/>
              </w:rPr>
              <w:t>date</w:t>
            </w:r>
          </w:p>
        </w:tc>
      </w:tr>
      <w:tr w:rsidR="00C146C8" w:rsidRPr="009441BA" w14:paraId="135FA389" w14:textId="77777777" w:rsidTr="00FA4281">
        <w:trPr>
          <w:trHeight w:hRule="exact" w:val="1020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16864BD8" w14:textId="77777777" w:rsidR="00C146C8" w:rsidRPr="009441BA" w:rsidRDefault="00C146C8" w:rsidP="001B1B40">
            <w:pPr>
              <w:pStyle w:val="TableParagraph"/>
              <w:ind w:left="102" w:right="17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 1: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Retrofit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bathrooms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in</w:t>
            </w:r>
            <w:r w:rsidRPr="009441BA">
              <w:rPr>
                <w:rFonts w:ascii="Cambria" w:hAnsi="Cambria"/>
                <w:bCs/>
                <w:color w:val="414042"/>
                <w:spacing w:val="33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entire property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with EPA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proofErr w:type="spellStart"/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WaterSense</w:t>
            </w:r>
            <w:proofErr w:type="spellEnd"/>
            <w:r w:rsidRPr="009441BA">
              <w:rPr>
                <w:rFonts w:ascii="Cambria" w:hAnsi="Cambria"/>
                <w:bCs/>
                <w:color w:val="414042"/>
                <w:spacing w:val="35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faucets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(or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ones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with equivalent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flow</w:t>
            </w:r>
            <w:r w:rsidRPr="009441BA">
              <w:rPr>
                <w:rFonts w:ascii="Cambria" w:hAnsi="Cambria"/>
                <w:bCs/>
                <w:color w:val="414042"/>
                <w:spacing w:val="34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rates).</w:t>
            </w: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39185EE2" w14:textId="77777777" w:rsidR="00C146C8" w:rsidRPr="009441BA" w:rsidRDefault="00C146C8" w:rsidP="001B1B40">
            <w:pPr>
              <w:pStyle w:val="TableParagraph"/>
              <w:ind w:left="100" w:right="386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Investment</w:t>
            </w:r>
            <w:r w:rsidRPr="009441BA">
              <w:rPr>
                <w:rFonts w:ascii="Cambria" w:hAnsi="Cambria"/>
                <w:bCs/>
                <w:color w:val="414042"/>
                <w:spacing w:val="25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required</w:t>
            </w:r>
          </w:p>
        </w:tc>
        <w:tc>
          <w:tcPr>
            <w:tcW w:w="145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76FCCD87" w14:textId="2DAA08AE" w:rsidR="00C146C8" w:rsidRPr="009441BA" w:rsidRDefault="00C146C8" w:rsidP="00F65E03">
            <w:pPr>
              <w:pStyle w:val="ListParagraph"/>
              <w:numPr>
                <w:ilvl w:val="0"/>
                <w:numId w:val="9"/>
              </w:numPr>
              <w:tabs>
                <w:tab w:val="left" w:pos="461"/>
              </w:tabs>
              <w:ind w:right="382"/>
              <w:contextualSpacing w:val="0"/>
              <w:rPr>
                <w:rFonts w:ascii="Cambria" w:hAnsi="Cambria"/>
                <w:color w:val="414042"/>
                <w:spacing w:val="-1"/>
                <w:sz w:val="18"/>
              </w:rPr>
            </w:pPr>
            <w:r w:rsidRPr="009441BA">
              <w:rPr>
                <w:rFonts w:ascii="Cambria" w:hAnsi="Cambria"/>
                <w:color w:val="414042"/>
                <w:spacing w:val="-1"/>
                <w:sz w:val="18"/>
              </w:rPr>
              <w:t>$5,000</w:t>
            </w:r>
          </w:p>
          <w:p w14:paraId="5B65B48B" w14:textId="77777777" w:rsidR="00C146C8" w:rsidRPr="009441BA" w:rsidRDefault="00C146C8" w:rsidP="00F65E03">
            <w:pPr>
              <w:pStyle w:val="ListParagraph"/>
              <w:numPr>
                <w:ilvl w:val="0"/>
                <w:numId w:val="9"/>
              </w:numPr>
              <w:tabs>
                <w:tab w:val="left" w:pos="461"/>
              </w:tabs>
              <w:ind w:right="382"/>
              <w:contextualSpacing w:val="0"/>
              <w:rPr>
                <w:rFonts w:ascii="Cambria" w:hAnsi="Cambria"/>
                <w:color w:val="414042"/>
                <w:spacing w:val="-1"/>
                <w:sz w:val="18"/>
              </w:rPr>
            </w:pPr>
            <w:r w:rsidRPr="009441BA">
              <w:rPr>
                <w:rFonts w:ascii="Cambria" w:hAnsi="Cambria"/>
                <w:color w:val="414042"/>
                <w:spacing w:val="-1"/>
                <w:sz w:val="18"/>
              </w:rPr>
              <w:t>Staff time</w:t>
            </w:r>
          </w:p>
        </w:tc>
        <w:tc>
          <w:tcPr>
            <w:tcW w:w="21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67CC261D" w14:textId="5BDEC721" w:rsidR="00C146C8" w:rsidRPr="009441BA" w:rsidRDefault="009A663C" w:rsidP="001B1B40">
            <w:pPr>
              <w:pStyle w:val="TableParagraph"/>
              <w:spacing w:line="206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Engineering</w:t>
            </w:r>
            <w:r w:rsidR="00A074BF"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/ maintenance</w:t>
            </w:r>
            <w:r w:rsidR="00C146C8"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team</w:t>
            </w: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1DDF1CC6" w14:textId="77777777" w:rsidR="00C146C8" w:rsidRPr="009441BA" w:rsidRDefault="00C146C8" w:rsidP="001B1B40">
            <w:pPr>
              <w:pStyle w:val="TableParagraph"/>
              <w:spacing w:line="206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May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15</w:t>
            </w:r>
          </w:p>
        </w:tc>
      </w:tr>
      <w:tr w:rsidR="00C146C8" w:rsidRPr="009441BA" w14:paraId="3283362D" w14:textId="77777777" w:rsidTr="00FA4281">
        <w:trPr>
          <w:trHeight w:hRule="exact" w:val="3009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57117CCF" w14:textId="77777777" w:rsidR="00C146C8" w:rsidRPr="009441BA" w:rsidRDefault="00C146C8" w:rsidP="001B1B40">
            <w:pPr>
              <w:pStyle w:val="TableParagraph"/>
              <w:ind w:left="102" w:right="204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 2: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Evaluate landscaping for</w:t>
            </w:r>
            <w:r w:rsidRPr="009441BA">
              <w:rPr>
                <w:rFonts w:ascii="Cambria" w:hAnsi="Cambria"/>
                <w:bCs/>
                <w:color w:val="414042"/>
                <w:spacing w:val="3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opportunities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to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reduce consumption.</w:t>
            </w: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54EDFA53" w14:textId="77777777" w:rsidR="00C146C8" w:rsidRPr="009441BA" w:rsidRDefault="00C146C8" w:rsidP="001B1B40">
            <w:pPr>
              <w:pStyle w:val="TableParagraph"/>
              <w:ind w:left="100" w:right="275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May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need 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9441BA">
              <w:rPr>
                <w:rFonts w:ascii="Cambria" w:hAnsi="Cambria"/>
                <w:bCs/>
                <w:color w:val="414042"/>
                <w:spacing w:val="24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engage</w:t>
            </w:r>
            <w:r w:rsidRPr="009441BA">
              <w:rPr>
                <w:rFonts w:ascii="Cambria" w:hAnsi="Cambria"/>
                <w:bCs/>
                <w:color w:val="414042"/>
                <w:spacing w:val="23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outside</w:t>
            </w:r>
            <w:r w:rsidRPr="009441BA">
              <w:rPr>
                <w:rFonts w:ascii="Cambria" w:hAnsi="Cambria"/>
                <w:bCs/>
                <w:color w:val="414042"/>
                <w:spacing w:val="24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expertise</w:t>
            </w:r>
          </w:p>
        </w:tc>
        <w:tc>
          <w:tcPr>
            <w:tcW w:w="145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8A915EC" w14:textId="77777777" w:rsidR="00C146C8" w:rsidRPr="009441BA" w:rsidRDefault="00C146C8" w:rsidP="001B1B40">
            <w:pPr>
              <w:pStyle w:val="TableParagraph"/>
              <w:spacing w:line="205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Staff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time</w:t>
            </w:r>
          </w:p>
        </w:tc>
        <w:tc>
          <w:tcPr>
            <w:tcW w:w="21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03881EA9" w14:textId="44B4947A" w:rsidR="009A663C" w:rsidRPr="009441BA" w:rsidRDefault="00A074BF" w:rsidP="009A663C">
            <w:pPr>
              <w:pStyle w:val="ListParagraph"/>
              <w:numPr>
                <w:ilvl w:val="0"/>
                <w:numId w:val="9"/>
              </w:numPr>
              <w:tabs>
                <w:tab w:val="left" w:pos="461"/>
              </w:tabs>
              <w:ind w:right="382"/>
              <w:rPr>
                <w:rFonts w:ascii="Cambria" w:hAnsi="Cambria"/>
                <w:color w:val="414042"/>
                <w:spacing w:val="-1"/>
                <w:sz w:val="18"/>
              </w:rPr>
            </w:pPr>
            <w:r w:rsidRPr="009441BA">
              <w:rPr>
                <w:rFonts w:ascii="Cambria" w:hAnsi="Cambria"/>
                <w:color w:val="414042"/>
                <w:spacing w:val="-1"/>
                <w:sz w:val="18"/>
              </w:rPr>
              <w:t>E</w:t>
            </w:r>
            <w:r w:rsidR="009A663C" w:rsidRPr="009441BA">
              <w:rPr>
                <w:rFonts w:ascii="Cambria" w:hAnsi="Cambria"/>
                <w:color w:val="414042"/>
                <w:spacing w:val="-1"/>
                <w:sz w:val="18"/>
              </w:rPr>
              <w:t>ngineer</w:t>
            </w:r>
            <w:r w:rsidRPr="009441BA">
              <w:rPr>
                <w:rFonts w:ascii="Cambria" w:hAnsi="Cambria"/>
                <w:color w:val="414042"/>
                <w:spacing w:val="-1"/>
                <w:sz w:val="18"/>
              </w:rPr>
              <w:t>ing/ maintenance supervisor</w:t>
            </w:r>
            <w:r w:rsidR="009A663C" w:rsidRPr="009441BA">
              <w:rPr>
                <w:rFonts w:ascii="Cambria" w:hAnsi="Cambria"/>
                <w:color w:val="414042"/>
                <w:spacing w:val="-1"/>
                <w:sz w:val="18"/>
              </w:rPr>
              <w:t>: consult with water management team on strategies.</w:t>
            </w:r>
          </w:p>
          <w:p w14:paraId="30808C29" w14:textId="617E63F2" w:rsidR="00C146C8" w:rsidRPr="009441BA" w:rsidRDefault="009A663C" w:rsidP="009A663C">
            <w:pPr>
              <w:pStyle w:val="ListParagraph"/>
              <w:numPr>
                <w:ilvl w:val="0"/>
                <w:numId w:val="9"/>
              </w:numPr>
              <w:tabs>
                <w:tab w:val="left" w:pos="461"/>
              </w:tabs>
              <w:ind w:right="160"/>
              <w:contextualSpacing w:val="0"/>
              <w:rPr>
                <w:rFonts w:ascii="Cambria" w:eastAsia="Arial" w:hAnsi="Cambria" w:cs="Arial"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color w:val="414042"/>
                <w:spacing w:val="-1"/>
                <w:sz w:val="18"/>
              </w:rPr>
              <w:t>Engineering</w:t>
            </w:r>
            <w:r w:rsidR="00A074BF" w:rsidRPr="009441BA">
              <w:rPr>
                <w:rFonts w:ascii="Cambria" w:hAnsi="Cambria"/>
                <w:color w:val="414042"/>
                <w:spacing w:val="-1"/>
                <w:sz w:val="18"/>
              </w:rPr>
              <w:t>/ maintena</w:t>
            </w:r>
            <w:r w:rsidR="00FA4281">
              <w:rPr>
                <w:rFonts w:ascii="Cambria" w:hAnsi="Cambria"/>
                <w:color w:val="414042"/>
                <w:spacing w:val="-1"/>
                <w:sz w:val="18"/>
              </w:rPr>
              <w:t>n</w:t>
            </w:r>
            <w:r w:rsidR="00A074BF" w:rsidRPr="009441BA">
              <w:rPr>
                <w:rFonts w:ascii="Cambria" w:hAnsi="Cambria"/>
                <w:color w:val="414042"/>
                <w:spacing w:val="-1"/>
                <w:sz w:val="18"/>
              </w:rPr>
              <w:t>ce</w:t>
            </w:r>
            <w:r w:rsidRPr="009441BA">
              <w:rPr>
                <w:rFonts w:ascii="Cambria" w:hAnsi="Cambria"/>
                <w:color w:val="414042"/>
                <w:spacing w:val="-1"/>
                <w:sz w:val="18"/>
              </w:rPr>
              <w:t xml:space="preserve"> team: conduct initial evaluation</w:t>
            </w: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E8DD723" w14:textId="77777777" w:rsidR="00C146C8" w:rsidRPr="009441BA" w:rsidRDefault="00C146C8" w:rsidP="001B1B40">
            <w:pPr>
              <w:pStyle w:val="TableParagraph"/>
              <w:spacing w:line="205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September</w:t>
            </w:r>
            <w:r w:rsidRPr="009441BA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9441BA">
              <w:rPr>
                <w:rFonts w:ascii="Cambria" w:hAnsi="Cambria"/>
                <w:bCs/>
                <w:color w:val="414042"/>
                <w:spacing w:val="-1"/>
                <w:sz w:val="18"/>
              </w:rPr>
              <w:t>30</w:t>
            </w:r>
          </w:p>
        </w:tc>
      </w:tr>
      <w:tr w:rsidR="00C146C8" w:rsidRPr="009441BA" w14:paraId="79287642" w14:textId="77777777" w:rsidTr="00FA428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EC23BBB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C7A578A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5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C7D2478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1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7ECF98C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92E1D56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1B27F0CC" w14:textId="77777777" w:rsidTr="00FA428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04DB24C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FBDCBE0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5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F43280B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1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E63F568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BCA4E3A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7417B2A6" w14:textId="77777777" w:rsidTr="00FA428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64D80F9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659B982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5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B2E7D06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1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17F565A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D20883F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6188B3C6" w14:textId="77777777" w:rsidTr="00FA428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C2D7B5F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7E2C91A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5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24998E7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1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C7BA111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DDF107F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7B9B8D5D" w14:textId="77777777" w:rsidTr="00FA428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4659263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7ADC98A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5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1198A59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1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BDD62A9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71E9734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9441BA" w14:paraId="76B20D9E" w14:textId="77777777" w:rsidTr="00FA428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98B2312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9CD2DCD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5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F62D729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1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DE4F086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2EC1A19" w14:textId="77777777" w:rsidR="00C146C8" w:rsidRPr="009441BA" w:rsidRDefault="00C146C8" w:rsidP="00E70840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3A510699" w14:textId="77777777" w:rsidR="00033DBF" w:rsidRPr="009441BA" w:rsidRDefault="00033DBF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EFAED95" w14:textId="45E1F619" w:rsidR="00010012" w:rsidRPr="009441BA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441BA">
        <w:rPr>
          <w:rFonts w:ascii="Cambria" w:hAnsi="Cambria"/>
          <w:color w:val="B31983"/>
        </w:rPr>
        <w:t>Alternative documentation</w:t>
      </w:r>
      <w:r w:rsidRPr="009441BA">
        <w:rPr>
          <w:rFonts w:ascii="Cambria" w:hAnsi="Cambria"/>
          <w:color w:val="B31983"/>
        </w:rPr>
        <w:br/>
      </w:r>
      <w:r w:rsidRPr="009441BA">
        <w:rPr>
          <w:rFonts w:ascii="Cambria" w:hAnsi="Cambria"/>
          <w:color w:val="414042"/>
        </w:rPr>
        <w:t>Instead</w:t>
      </w:r>
      <w:r w:rsidRPr="009441BA">
        <w:rPr>
          <w:rFonts w:ascii="Cambria" w:hAnsi="Cambria"/>
          <w:color w:val="414042"/>
          <w:spacing w:val="-5"/>
        </w:rPr>
        <w:t xml:space="preserve"> </w:t>
      </w:r>
      <w:r w:rsidRPr="009441BA">
        <w:rPr>
          <w:rFonts w:ascii="Cambria" w:hAnsi="Cambria"/>
          <w:color w:val="414042"/>
        </w:rPr>
        <w:t>of</w:t>
      </w:r>
      <w:r w:rsidRPr="009441BA">
        <w:rPr>
          <w:rFonts w:ascii="Cambria" w:hAnsi="Cambria"/>
          <w:color w:val="414042"/>
          <w:spacing w:val="-5"/>
        </w:rPr>
        <w:t xml:space="preserve"> </w:t>
      </w:r>
      <w:r w:rsidRPr="009441BA">
        <w:rPr>
          <w:rFonts w:ascii="Cambria" w:hAnsi="Cambria"/>
          <w:color w:val="414042"/>
        </w:rPr>
        <w:t>this</w:t>
      </w:r>
      <w:r w:rsidRPr="009441BA">
        <w:rPr>
          <w:rFonts w:ascii="Cambria" w:hAnsi="Cambria"/>
          <w:color w:val="414042"/>
          <w:spacing w:val="-5"/>
        </w:rPr>
        <w:t xml:space="preserve"> </w:t>
      </w:r>
      <w:r w:rsidRPr="009441BA">
        <w:rPr>
          <w:rFonts w:ascii="Cambria" w:hAnsi="Cambria"/>
          <w:color w:val="414042"/>
        </w:rPr>
        <w:t>form,</w:t>
      </w:r>
      <w:r w:rsidRPr="009441BA">
        <w:rPr>
          <w:rFonts w:ascii="Cambria" w:hAnsi="Cambria"/>
          <w:color w:val="414042"/>
          <w:spacing w:val="-5"/>
        </w:rPr>
        <w:t xml:space="preserve"> </w:t>
      </w:r>
      <w:r w:rsidRPr="009441BA">
        <w:rPr>
          <w:rFonts w:ascii="Cambria" w:hAnsi="Cambria"/>
          <w:color w:val="414042"/>
        </w:rPr>
        <w:t>you</w:t>
      </w:r>
      <w:r w:rsidRPr="009441BA">
        <w:rPr>
          <w:rFonts w:ascii="Cambria" w:hAnsi="Cambria"/>
          <w:color w:val="414042"/>
          <w:spacing w:val="-5"/>
        </w:rPr>
        <w:t xml:space="preserve"> </w:t>
      </w:r>
      <w:r w:rsidRPr="009441BA">
        <w:rPr>
          <w:rFonts w:ascii="Cambria" w:hAnsi="Cambria"/>
          <w:color w:val="414042"/>
        </w:rPr>
        <w:t>may</w:t>
      </w:r>
      <w:r w:rsidRPr="009441BA">
        <w:rPr>
          <w:rFonts w:ascii="Cambria" w:hAnsi="Cambria"/>
          <w:color w:val="414042"/>
          <w:spacing w:val="-4"/>
        </w:rPr>
        <w:t xml:space="preserve"> </w:t>
      </w:r>
      <w:r w:rsidRPr="009441BA">
        <w:rPr>
          <w:rFonts w:ascii="Cambria" w:hAnsi="Cambria"/>
          <w:color w:val="414042"/>
        </w:rPr>
        <w:t>submit</w:t>
      </w:r>
      <w:r w:rsidRPr="009441BA">
        <w:rPr>
          <w:rFonts w:ascii="Cambria" w:hAnsi="Cambria"/>
          <w:color w:val="414042"/>
          <w:spacing w:val="-5"/>
        </w:rPr>
        <w:t xml:space="preserve"> </w:t>
      </w:r>
      <w:r w:rsidRPr="009441BA">
        <w:rPr>
          <w:rFonts w:ascii="Cambria" w:hAnsi="Cambria"/>
          <w:color w:val="414042"/>
        </w:rPr>
        <w:t>the</w:t>
      </w:r>
      <w:r w:rsidRPr="009441BA">
        <w:rPr>
          <w:rFonts w:ascii="Cambria" w:hAnsi="Cambria"/>
          <w:color w:val="414042"/>
          <w:spacing w:val="-5"/>
        </w:rPr>
        <w:t xml:space="preserve"> </w:t>
      </w:r>
      <w:r w:rsidRPr="009441BA">
        <w:rPr>
          <w:rFonts w:ascii="Cambria" w:hAnsi="Cambria"/>
          <w:color w:val="414042"/>
        </w:rPr>
        <w:t>following</w:t>
      </w:r>
      <w:r w:rsidRPr="009441BA">
        <w:rPr>
          <w:rFonts w:ascii="Cambria" w:hAnsi="Cambria"/>
          <w:color w:val="414042"/>
          <w:spacing w:val="-6"/>
        </w:rPr>
        <w:t xml:space="preserve"> </w:t>
      </w:r>
      <w:r w:rsidRPr="009441BA">
        <w:rPr>
          <w:rFonts w:ascii="Cambria" w:hAnsi="Cambria"/>
          <w:color w:val="414042"/>
        </w:rPr>
        <w:t>to</w:t>
      </w:r>
      <w:r w:rsidRPr="009441BA">
        <w:rPr>
          <w:rFonts w:ascii="Cambria" w:hAnsi="Cambria"/>
          <w:color w:val="414042"/>
          <w:spacing w:val="-5"/>
        </w:rPr>
        <w:t xml:space="preserve"> </w:t>
      </w:r>
      <w:r w:rsidRPr="009441BA">
        <w:rPr>
          <w:rFonts w:ascii="Cambria" w:hAnsi="Cambria"/>
          <w:color w:val="414042"/>
        </w:rPr>
        <w:t>IREM</w:t>
      </w:r>
      <w:r w:rsidR="00991AC9" w:rsidRPr="009441BA">
        <w:rPr>
          <w:rFonts w:ascii="Cambria" w:hAnsi="Cambria"/>
          <w:color w:val="414042"/>
          <w:vertAlign w:val="superscript"/>
        </w:rPr>
        <w:t>®</w:t>
      </w:r>
      <w:r w:rsidRPr="009441BA">
        <w:rPr>
          <w:rFonts w:ascii="Cambria" w:hAnsi="Cambria"/>
          <w:color w:val="414042"/>
        </w:rPr>
        <w:t>:</w:t>
      </w:r>
    </w:p>
    <w:p w14:paraId="6B793FFF" w14:textId="5A23A312" w:rsidR="00010012" w:rsidRPr="009441BA" w:rsidRDefault="00C146C8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441BA">
        <w:rPr>
          <w:rFonts w:ascii="Cambria" w:hAnsi="Cambria"/>
          <w:color w:val="414042"/>
        </w:rPr>
        <w:t>Copy of policy</w:t>
      </w:r>
    </w:p>
    <w:sectPr w:rsidR="00010012" w:rsidRPr="009441BA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B3412" w14:textId="77777777" w:rsidR="001E136B" w:rsidRDefault="001E136B" w:rsidP="005D4FFF">
      <w:r>
        <w:separator/>
      </w:r>
    </w:p>
  </w:endnote>
  <w:endnote w:type="continuationSeparator" w:id="0">
    <w:p w14:paraId="61659E1B" w14:textId="77777777" w:rsidR="001E136B" w:rsidRDefault="001E136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0CF86" w14:textId="77777777" w:rsidR="002738C7" w:rsidRPr="009441BA" w:rsidRDefault="002738C7">
    <w:pPr>
      <w:pStyle w:val="Footer"/>
      <w:jc w:val="right"/>
      <w:rPr>
        <w:rFonts w:ascii="Cambria" w:hAnsi="Cambria"/>
        <w:sz w:val="18"/>
        <w:szCs w:val="18"/>
      </w:rPr>
    </w:pPr>
    <w:r w:rsidRPr="009441BA">
      <w:rPr>
        <w:rFonts w:ascii="Cambria" w:hAnsi="Cambria"/>
        <w:sz w:val="18"/>
        <w:szCs w:val="18"/>
      </w:rPr>
      <w:fldChar w:fldCharType="begin"/>
    </w:r>
    <w:r w:rsidRPr="009441BA">
      <w:rPr>
        <w:rFonts w:ascii="Cambria" w:hAnsi="Cambria"/>
        <w:sz w:val="18"/>
        <w:szCs w:val="18"/>
      </w:rPr>
      <w:instrText xml:space="preserve"> PAGE   \* MERGEFORMAT </w:instrText>
    </w:r>
    <w:r w:rsidRPr="009441BA">
      <w:rPr>
        <w:rFonts w:ascii="Cambria" w:hAnsi="Cambria"/>
        <w:sz w:val="18"/>
        <w:szCs w:val="18"/>
      </w:rPr>
      <w:fldChar w:fldCharType="separate"/>
    </w:r>
    <w:r w:rsidRPr="009441BA">
      <w:rPr>
        <w:rFonts w:ascii="Cambria" w:hAnsi="Cambria"/>
        <w:noProof/>
        <w:sz w:val="18"/>
        <w:szCs w:val="18"/>
      </w:rPr>
      <w:t>2</w:t>
    </w:r>
    <w:r w:rsidRPr="009441BA">
      <w:rPr>
        <w:rFonts w:ascii="Cambria" w:hAnsi="Cambria"/>
        <w:noProof/>
        <w:sz w:val="18"/>
        <w:szCs w:val="18"/>
      </w:rPr>
      <w:fldChar w:fldCharType="end"/>
    </w:r>
  </w:p>
  <w:p w14:paraId="11D62FFC" w14:textId="77777777" w:rsidR="004B3519" w:rsidRPr="009441BA" w:rsidRDefault="004B3519">
    <w:pPr>
      <w:pStyle w:val="Footer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48D7F" w14:textId="77777777" w:rsidR="002738C7" w:rsidRPr="00EC00DF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EC00DF">
      <w:rPr>
        <w:rFonts w:ascii="Cambria" w:hAnsi="Cambria"/>
        <w:color w:val="414042" w:themeColor="text1"/>
        <w:sz w:val="18"/>
        <w:szCs w:val="18"/>
      </w:rPr>
      <w:fldChar w:fldCharType="begin"/>
    </w:r>
    <w:r w:rsidRPr="00EC00D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EC00DF">
      <w:rPr>
        <w:rFonts w:ascii="Cambria" w:hAnsi="Cambria"/>
        <w:color w:val="414042" w:themeColor="text1"/>
        <w:sz w:val="18"/>
        <w:szCs w:val="18"/>
      </w:rPr>
      <w:fldChar w:fldCharType="separate"/>
    </w:r>
    <w:r w:rsidRPr="00EC00DF">
      <w:rPr>
        <w:rFonts w:ascii="Cambria" w:hAnsi="Cambria"/>
        <w:noProof/>
        <w:color w:val="414042" w:themeColor="text1"/>
        <w:sz w:val="18"/>
        <w:szCs w:val="18"/>
      </w:rPr>
      <w:t>2</w:t>
    </w:r>
    <w:r w:rsidRPr="00EC00D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3B51A14" w14:textId="6BF19DA3" w:rsidR="004B3519" w:rsidRPr="00EC00DF" w:rsidRDefault="00EC00DF">
    <w:pPr>
      <w:pStyle w:val="Footer"/>
      <w:rPr>
        <w:rFonts w:ascii="Cambria" w:hAnsi="Cambria"/>
        <w:color w:val="414042" w:themeColor="text1"/>
        <w:sz w:val="18"/>
        <w:szCs w:val="18"/>
      </w:rPr>
    </w:pPr>
    <w:r w:rsidRPr="00EC00DF">
      <w:rPr>
        <w:rFonts w:ascii="Cambria" w:hAnsi="Cambria"/>
        <w:color w:val="414042" w:themeColor="text1"/>
        <w:sz w:val="18"/>
        <w:szCs w:val="18"/>
      </w:rPr>
      <w:t>v</w:t>
    </w:r>
    <w:r w:rsidR="002738C7" w:rsidRPr="00EC00DF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EC00DF">
      <w:rPr>
        <w:rFonts w:ascii="Cambria" w:hAnsi="Cambria"/>
        <w:color w:val="414042" w:themeColor="text1"/>
        <w:sz w:val="18"/>
        <w:szCs w:val="18"/>
      </w:rPr>
      <w:t>4</w:t>
    </w:r>
    <w:r w:rsidR="002738C7" w:rsidRPr="00EC00DF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1CD39" w14:textId="77777777" w:rsidR="001E136B" w:rsidRDefault="001E136B" w:rsidP="005D4FFF">
      <w:r>
        <w:separator/>
      </w:r>
    </w:p>
  </w:footnote>
  <w:footnote w:type="continuationSeparator" w:id="0">
    <w:p w14:paraId="646179F1" w14:textId="77777777" w:rsidR="001E136B" w:rsidRDefault="001E136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114EE" w14:textId="77777777" w:rsidR="005D4FFF" w:rsidRDefault="005D4FFF">
    <w:pPr>
      <w:pStyle w:val="Header"/>
    </w:pPr>
  </w:p>
  <w:p w14:paraId="2A7CD530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4E433" w14:textId="16D98C05" w:rsidR="005D4FFF" w:rsidRDefault="0093533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244500C" wp14:editId="2E8DF41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83B"/>
    <w:multiLevelType w:val="hybridMultilevel"/>
    <w:tmpl w:val="F738CE9C"/>
    <w:lvl w:ilvl="0" w:tplc="BC4E6C38">
      <w:start w:val="1"/>
      <w:numFmt w:val="bullet"/>
      <w:lvlText w:val=""/>
      <w:lvlJc w:val="left"/>
      <w:pPr>
        <w:ind w:left="461" w:hanging="360"/>
      </w:pPr>
      <w:rPr>
        <w:rFonts w:ascii="Wingdings" w:eastAsia="Wingdings" w:hAnsi="Wingdings" w:hint="default"/>
        <w:color w:val="595958"/>
        <w:sz w:val="18"/>
        <w:szCs w:val="18"/>
      </w:rPr>
    </w:lvl>
    <w:lvl w:ilvl="1" w:tplc="F77AC23A">
      <w:start w:val="1"/>
      <w:numFmt w:val="bullet"/>
      <w:lvlText w:val="•"/>
      <w:lvlJc w:val="left"/>
      <w:pPr>
        <w:ind w:left="604" w:hanging="360"/>
      </w:pPr>
      <w:rPr>
        <w:rFonts w:hint="default"/>
      </w:rPr>
    </w:lvl>
    <w:lvl w:ilvl="2" w:tplc="D65299E0">
      <w:start w:val="1"/>
      <w:numFmt w:val="bullet"/>
      <w:lvlText w:val="•"/>
      <w:lvlJc w:val="left"/>
      <w:pPr>
        <w:ind w:left="747" w:hanging="360"/>
      </w:pPr>
      <w:rPr>
        <w:rFonts w:hint="default"/>
      </w:rPr>
    </w:lvl>
    <w:lvl w:ilvl="3" w:tplc="BBE4ADC2">
      <w:start w:val="1"/>
      <w:numFmt w:val="bullet"/>
      <w:lvlText w:val="•"/>
      <w:lvlJc w:val="left"/>
      <w:pPr>
        <w:ind w:left="891" w:hanging="360"/>
      </w:pPr>
      <w:rPr>
        <w:rFonts w:hint="default"/>
      </w:rPr>
    </w:lvl>
    <w:lvl w:ilvl="4" w:tplc="8E9C7FBA">
      <w:start w:val="1"/>
      <w:numFmt w:val="bullet"/>
      <w:lvlText w:val="•"/>
      <w:lvlJc w:val="left"/>
      <w:pPr>
        <w:ind w:left="1034" w:hanging="360"/>
      </w:pPr>
      <w:rPr>
        <w:rFonts w:hint="default"/>
      </w:rPr>
    </w:lvl>
    <w:lvl w:ilvl="5" w:tplc="85DA893E">
      <w:start w:val="1"/>
      <w:numFmt w:val="bullet"/>
      <w:lvlText w:val="•"/>
      <w:lvlJc w:val="left"/>
      <w:pPr>
        <w:ind w:left="1178" w:hanging="360"/>
      </w:pPr>
      <w:rPr>
        <w:rFonts w:hint="default"/>
      </w:rPr>
    </w:lvl>
    <w:lvl w:ilvl="6" w:tplc="6FC2D05E">
      <w:start w:val="1"/>
      <w:numFmt w:val="bullet"/>
      <w:lvlText w:val="•"/>
      <w:lvlJc w:val="left"/>
      <w:pPr>
        <w:ind w:left="1321" w:hanging="360"/>
      </w:pPr>
      <w:rPr>
        <w:rFonts w:hint="default"/>
      </w:rPr>
    </w:lvl>
    <w:lvl w:ilvl="7" w:tplc="1FF44FE4">
      <w:start w:val="1"/>
      <w:numFmt w:val="bullet"/>
      <w:lvlText w:val="•"/>
      <w:lvlJc w:val="left"/>
      <w:pPr>
        <w:ind w:left="1464" w:hanging="360"/>
      </w:pPr>
      <w:rPr>
        <w:rFonts w:hint="default"/>
      </w:rPr>
    </w:lvl>
    <w:lvl w:ilvl="8" w:tplc="6532C126">
      <w:start w:val="1"/>
      <w:numFmt w:val="bullet"/>
      <w:lvlText w:val="•"/>
      <w:lvlJc w:val="left"/>
      <w:pPr>
        <w:ind w:left="1608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876B48"/>
    <w:multiLevelType w:val="hybridMultilevel"/>
    <w:tmpl w:val="0E24C5D8"/>
    <w:lvl w:ilvl="0" w:tplc="7514F502">
      <w:start w:val="1"/>
      <w:numFmt w:val="bullet"/>
      <w:lvlText w:val=""/>
      <w:lvlJc w:val="left"/>
      <w:pPr>
        <w:ind w:left="461" w:hanging="360"/>
      </w:pPr>
      <w:rPr>
        <w:rFonts w:ascii="Wingdings" w:eastAsia="Wingdings" w:hAnsi="Wingdings" w:hint="default"/>
        <w:sz w:val="24"/>
        <w:szCs w:val="24"/>
      </w:rPr>
    </w:lvl>
    <w:lvl w:ilvl="1" w:tplc="00703A92">
      <w:start w:val="1"/>
      <w:numFmt w:val="bullet"/>
      <w:lvlText w:val="•"/>
      <w:lvlJc w:val="left"/>
      <w:pPr>
        <w:ind w:left="548" w:hanging="360"/>
      </w:pPr>
      <w:rPr>
        <w:rFonts w:hint="default"/>
      </w:rPr>
    </w:lvl>
    <w:lvl w:ilvl="2" w:tplc="3DBA5842">
      <w:start w:val="1"/>
      <w:numFmt w:val="bullet"/>
      <w:lvlText w:val="•"/>
      <w:lvlJc w:val="left"/>
      <w:pPr>
        <w:ind w:left="635" w:hanging="360"/>
      </w:pPr>
      <w:rPr>
        <w:rFonts w:hint="default"/>
      </w:rPr>
    </w:lvl>
    <w:lvl w:ilvl="3" w:tplc="6FBABEB4">
      <w:start w:val="1"/>
      <w:numFmt w:val="bullet"/>
      <w:lvlText w:val="•"/>
      <w:lvlJc w:val="left"/>
      <w:pPr>
        <w:ind w:left="722" w:hanging="360"/>
      </w:pPr>
      <w:rPr>
        <w:rFonts w:hint="default"/>
      </w:rPr>
    </w:lvl>
    <w:lvl w:ilvl="4" w:tplc="85C8D7B0">
      <w:start w:val="1"/>
      <w:numFmt w:val="bullet"/>
      <w:lvlText w:val="•"/>
      <w:lvlJc w:val="left"/>
      <w:pPr>
        <w:ind w:left="809" w:hanging="360"/>
      </w:pPr>
      <w:rPr>
        <w:rFonts w:hint="default"/>
      </w:rPr>
    </w:lvl>
    <w:lvl w:ilvl="5" w:tplc="0D8E465E">
      <w:start w:val="1"/>
      <w:numFmt w:val="bullet"/>
      <w:lvlText w:val="•"/>
      <w:lvlJc w:val="left"/>
      <w:pPr>
        <w:ind w:left="896" w:hanging="360"/>
      </w:pPr>
      <w:rPr>
        <w:rFonts w:hint="default"/>
      </w:rPr>
    </w:lvl>
    <w:lvl w:ilvl="6" w:tplc="D8D28E26">
      <w:start w:val="1"/>
      <w:numFmt w:val="bullet"/>
      <w:lvlText w:val="•"/>
      <w:lvlJc w:val="left"/>
      <w:pPr>
        <w:ind w:left="983" w:hanging="360"/>
      </w:pPr>
      <w:rPr>
        <w:rFonts w:hint="default"/>
      </w:rPr>
    </w:lvl>
    <w:lvl w:ilvl="7" w:tplc="AAB68422">
      <w:start w:val="1"/>
      <w:numFmt w:val="bullet"/>
      <w:lvlText w:val="•"/>
      <w:lvlJc w:val="left"/>
      <w:pPr>
        <w:ind w:left="1070" w:hanging="360"/>
      </w:pPr>
      <w:rPr>
        <w:rFonts w:hint="default"/>
      </w:rPr>
    </w:lvl>
    <w:lvl w:ilvl="8" w:tplc="9F0AC35E">
      <w:start w:val="1"/>
      <w:numFmt w:val="bullet"/>
      <w:lvlText w:val="•"/>
      <w:lvlJc w:val="left"/>
      <w:pPr>
        <w:ind w:left="1157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72B27F4"/>
    <w:multiLevelType w:val="hybridMultilevel"/>
    <w:tmpl w:val="F66E9D8A"/>
    <w:lvl w:ilvl="0" w:tplc="A6348ED6">
      <w:start w:val="1"/>
      <w:numFmt w:val="bullet"/>
      <w:lvlText w:val=""/>
      <w:lvlJc w:val="left"/>
      <w:pPr>
        <w:ind w:left="461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F77AC23A">
      <w:start w:val="1"/>
      <w:numFmt w:val="bullet"/>
      <w:lvlText w:val="•"/>
      <w:lvlJc w:val="left"/>
      <w:pPr>
        <w:ind w:left="604" w:hanging="360"/>
      </w:pPr>
      <w:rPr>
        <w:rFonts w:hint="default"/>
      </w:rPr>
    </w:lvl>
    <w:lvl w:ilvl="2" w:tplc="D65299E0">
      <w:start w:val="1"/>
      <w:numFmt w:val="bullet"/>
      <w:lvlText w:val="•"/>
      <w:lvlJc w:val="left"/>
      <w:pPr>
        <w:ind w:left="747" w:hanging="360"/>
      </w:pPr>
      <w:rPr>
        <w:rFonts w:hint="default"/>
      </w:rPr>
    </w:lvl>
    <w:lvl w:ilvl="3" w:tplc="BBE4ADC2">
      <w:start w:val="1"/>
      <w:numFmt w:val="bullet"/>
      <w:lvlText w:val="•"/>
      <w:lvlJc w:val="left"/>
      <w:pPr>
        <w:ind w:left="891" w:hanging="360"/>
      </w:pPr>
      <w:rPr>
        <w:rFonts w:hint="default"/>
      </w:rPr>
    </w:lvl>
    <w:lvl w:ilvl="4" w:tplc="8E9C7FBA">
      <w:start w:val="1"/>
      <w:numFmt w:val="bullet"/>
      <w:lvlText w:val="•"/>
      <w:lvlJc w:val="left"/>
      <w:pPr>
        <w:ind w:left="1034" w:hanging="360"/>
      </w:pPr>
      <w:rPr>
        <w:rFonts w:hint="default"/>
      </w:rPr>
    </w:lvl>
    <w:lvl w:ilvl="5" w:tplc="85DA893E">
      <w:start w:val="1"/>
      <w:numFmt w:val="bullet"/>
      <w:lvlText w:val="•"/>
      <w:lvlJc w:val="left"/>
      <w:pPr>
        <w:ind w:left="1178" w:hanging="360"/>
      </w:pPr>
      <w:rPr>
        <w:rFonts w:hint="default"/>
      </w:rPr>
    </w:lvl>
    <w:lvl w:ilvl="6" w:tplc="6FC2D05E">
      <w:start w:val="1"/>
      <w:numFmt w:val="bullet"/>
      <w:lvlText w:val="•"/>
      <w:lvlJc w:val="left"/>
      <w:pPr>
        <w:ind w:left="1321" w:hanging="360"/>
      </w:pPr>
      <w:rPr>
        <w:rFonts w:hint="default"/>
      </w:rPr>
    </w:lvl>
    <w:lvl w:ilvl="7" w:tplc="1FF44FE4">
      <w:start w:val="1"/>
      <w:numFmt w:val="bullet"/>
      <w:lvlText w:val="•"/>
      <w:lvlJc w:val="left"/>
      <w:pPr>
        <w:ind w:left="1464" w:hanging="360"/>
      </w:pPr>
      <w:rPr>
        <w:rFonts w:hint="default"/>
      </w:rPr>
    </w:lvl>
    <w:lvl w:ilvl="8" w:tplc="6532C126">
      <w:start w:val="1"/>
      <w:numFmt w:val="bullet"/>
      <w:lvlText w:val="•"/>
      <w:lvlJc w:val="left"/>
      <w:pPr>
        <w:ind w:left="1608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D1A3396"/>
    <w:multiLevelType w:val="hybridMultilevel"/>
    <w:tmpl w:val="949CAF3C"/>
    <w:lvl w:ilvl="0" w:tplc="A634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6C8"/>
    <w:rsid w:val="00010012"/>
    <w:rsid w:val="00030211"/>
    <w:rsid w:val="00033DBF"/>
    <w:rsid w:val="00086140"/>
    <w:rsid w:val="000C6757"/>
    <w:rsid w:val="0010310C"/>
    <w:rsid w:val="001E136B"/>
    <w:rsid w:val="002738C7"/>
    <w:rsid w:val="003937E2"/>
    <w:rsid w:val="004B3519"/>
    <w:rsid w:val="0050005D"/>
    <w:rsid w:val="00506535"/>
    <w:rsid w:val="0054426A"/>
    <w:rsid w:val="005D4FFF"/>
    <w:rsid w:val="005E5EE1"/>
    <w:rsid w:val="00661C8C"/>
    <w:rsid w:val="006C24AB"/>
    <w:rsid w:val="007024ED"/>
    <w:rsid w:val="008E7F1F"/>
    <w:rsid w:val="008F4D93"/>
    <w:rsid w:val="0093533C"/>
    <w:rsid w:val="009441BA"/>
    <w:rsid w:val="009742CA"/>
    <w:rsid w:val="00991AC9"/>
    <w:rsid w:val="009A663C"/>
    <w:rsid w:val="009C24C6"/>
    <w:rsid w:val="00A074BF"/>
    <w:rsid w:val="00A84E40"/>
    <w:rsid w:val="00AA1BA9"/>
    <w:rsid w:val="00B15E3A"/>
    <w:rsid w:val="00C146C8"/>
    <w:rsid w:val="00DA700D"/>
    <w:rsid w:val="00E65FE5"/>
    <w:rsid w:val="00E70840"/>
    <w:rsid w:val="00EC00DF"/>
    <w:rsid w:val="00F65E03"/>
    <w:rsid w:val="00FA4281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601938"/>
  <w15:chartTrackingRefBased/>
  <w15:docId w15:val="{E440B452-BE66-4FA3-91A5-200FA33C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146C8"/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W2KU7HSAZS44-1164448980-348997</_dlc_DocId>
    <_dlc_DocIdUrl xmlns="61977ac2-6d7e-4442-ac93-4e718c87e895">
      <Url>https://iremorg.sharepoint.com/sites/Shared/_layouts/15/DocIdRedir.aspx?ID=W2KU7HSAZS44-1164448980-348997</Url>
      <Description>W2KU7HSAZS44-1164448980-348997</Description>
    </_dlc_DocIdUrl>
  </documentManagement>
</p:properties>
</file>

<file path=customXml/itemProps1.xml><?xml version="1.0" encoding="utf-8"?>
<ds:datastoreItem xmlns:ds="http://schemas.openxmlformats.org/officeDocument/2006/customXml" ds:itemID="{86C3B702-FF83-4C3A-8BAA-109B8939EC5C}"/>
</file>

<file path=customXml/itemProps2.xml><?xml version="1.0" encoding="utf-8"?>
<ds:datastoreItem xmlns:ds="http://schemas.openxmlformats.org/officeDocument/2006/customXml" ds:itemID="{EEFD9FD0-F7EF-4C49-AF34-8AA2181CCDB2}"/>
</file>

<file path=customXml/itemProps3.xml><?xml version="1.0" encoding="utf-8"?>
<ds:datastoreItem xmlns:ds="http://schemas.openxmlformats.org/officeDocument/2006/customXml" ds:itemID="{BAAAE321-F4DA-4516-BD86-D61C749A7EFE}"/>
</file>

<file path=customXml/itemProps4.xml><?xml version="1.0" encoding="utf-8"?>
<ds:datastoreItem xmlns:ds="http://schemas.openxmlformats.org/officeDocument/2006/customXml" ds:itemID="{36D5F25C-192D-4E79-8760-3E2B93818B8D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25</TotalTime>
  <Pages>6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14</cp:revision>
  <dcterms:created xsi:type="dcterms:W3CDTF">2021-01-20T17:15:00Z</dcterms:created>
  <dcterms:modified xsi:type="dcterms:W3CDTF">2021-06-09T14:49:00Z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873800</vt:r8>
  </property>
  <property fmtid="{D5CDD505-2E9C-101B-9397-08002B2CF9AE}" pid="4" name="_dlc_DocIdItemGuid">
    <vt:lpwstr>38ed388a-091d-5fd2-8bc0-ed330aa87cc4</vt:lpwstr>
  </property>
</Properties>
</file>